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AC926" w14:textId="1D76784A" w:rsidR="00B578B1" w:rsidRDefault="00B578B1" w:rsidP="00B578B1">
      <w:pPr>
        <w:pStyle w:val="CRCoverPage"/>
        <w:tabs>
          <w:tab w:val="right" w:pos="9639"/>
        </w:tabs>
        <w:spacing w:after="0"/>
        <w:rPr>
          <w:b/>
          <w:i/>
          <w:noProof/>
          <w:sz w:val="28"/>
          <w:lang w:eastAsia="ja-JP"/>
        </w:rPr>
      </w:pPr>
      <w:r>
        <w:rPr>
          <w:b/>
          <w:noProof/>
          <w:sz w:val="24"/>
        </w:rPr>
        <w:t xml:space="preserve">3GPP TSG-RAN WG4 Meeting </w:t>
      </w:r>
      <w:r>
        <w:rPr>
          <w:b/>
          <w:noProof/>
          <w:sz w:val="24"/>
          <w:lang w:eastAsia="ja-JP"/>
        </w:rPr>
        <w:t>#94-e</w:t>
      </w:r>
      <w:r>
        <w:rPr>
          <w:b/>
          <w:i/>
          <w:noProof/>
          <w:sz w:val="28"/>
        </w:rPr>
        <w:tab/>
      </w:r>
      <w:r w:rsidR="00D464D6" w:rsidRPr="00D464D6">
        <w:rPr>
          <w:b/>
          <w:i/>
          <w:noProof/>
          <w:sz w:val="28"/>
        </w:rPr>
        <w:t>R4-2001192</w:t>
      </w:r>
    </w:p>
    <w:p w14:paraId="6C637BA9" w14:textId="77777777" w:rsidR="00B578B1" w:rsidRDefault="00B578B1" w:rsidP="00B578B1">
      <w:pPr>
        <w:spacing w:after="120"/>
        <w:ind w:left="1985" w:hanging="1985"/>
        <w:rPr>
          <w:rFonts w:ascii="Arial" w:eastAsia="SimSun" w:hAnsi="Arial"/>
          <w:b/>
          <w:sz w:val="24"/>
          <w:szCs w:val="24"/>
          <w:lang w:eastAsia="zh-CN"/>
        </w:rPr>
      </w:pPr>
      <w:r>
        <w:rPr>
          <w:rFonts w:ascii="Arial" w:eastAsia="SimSun" w:hAnsi="Arial"/>
          <w:b/>
          <w:sz w:val="24"/>
          <w:szCs w:val="24"/>
          <w:lang w:eastAsia="zh-CN"/>
        </w:rPr>
        <w:t>Electr</w:t>
      </w:r>
      <w:r w:rsidRPr="00B578B1">
        <w:rPr>
          <w:rFonts w:ascii="Arial" w:hAnsi="Arial"/>
          <w:b/>
          <w:sz w:val="24"/>
          <w:szCs w:val="24"/>
          <w:lang w:eastAsia="ja-JP"/>
        </w:rPr>
        <w:t>on</w:t>
      </w:r>
      <w:r>
        <w:rPr>
          <w:rFonts w:ascii="Arial" w:eastAsia="SimSun" w:hAnsi="Arial"/>
          <w:b/>
          <w:sz w:val="24"/>
          <w:szCs w:val="24"/>
          <w:lang w:eastAsia="zh-CN"/>
        </w:rPr>
        <w:t>ic Meeting, February 24 – March 6</w:t>
      </w:r>
      <w:r>
        <w:rPr>
          <w:rFonts w:ascii="Arial" w:hAnsi="Arial"/>
          <w:b/>
          <w:sz w:val="24"/>
          <w:szCs w:val="24"/>
          <w:lang w:eastAsia="ja-JP"/>
        </w:rPr>
        <w:t>,</w:t>
      </w:r>
      <w:r>
        <w:rPr>
          <w:rFonts w:ascii="Arial" w:eastAsia="SimSun" w:hAnsi="Arial"/>
          <w:b/>
          <w:sz w:val="24"/>
          <w:szCs w:val="24"/>
          <w:lang w:val="en-US" w:eastAsia="zh-CN"/>
        </w:rPr>
        <w:t xml:space="preserve"> </w:t>
      </w:r>
      <w:r>
        <w:rPr>
          <w:rFonts w:ascii="Arial" w:eastAsia="SimSun" w:hAnsi="Arial"/>
          <w:b/>
          <w:sz w:val="24"/>
          <w:szCs w:val="24"/>
          <w:lang w:eastAsia="zh-CN"/>
        </w:rPr>
        <w:t>2020</w:t>
      </w:r>
    </w:p>
    <w:p w14:paraId="0B3BDDD8" w14:textId="77777777" w:rsidR="00E7460A" w:rsidRPr="00112CAA" w:rsidRDefault="00E7460A" w:rsidP="00E7460A">
      <w:pPr>
        <w:spacing w:after="120"/>
        <w:ind w:left="1985" w:hanging="1985"/>
        <w:rPr>
          <w:rFonts w:ascii="Arial" w:hAnsi="Arial" w:cs="Arial"/>
          <w:b/>
          <w:noProof/>
          <w:sz w:val="24"/>
        </w:rPr>
      </w:pPr>
      <w:r w:rsidRPr="00011764">
        <w:rPr>
          <w:sz w:val="24"/>
        </w:rPr>
        <w:tab/>
      </w:r>
    </w:p>
    <w:p w14:paraId="12BA5182" w14:textId="3919053B" w:rsidR="00597335" w:rsidRPr="004C65F8"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4C65F8" w:rsidRPr="004C65F8">
        <w:rPr>
          <w:rFonts w:ascii="Arial" w:hAnsi="Arial"/>
          <w:sz w:val="24"/>
          <w:lang w:val="en-US" w:eastAsia="ja-JP"/>
        </w:rPr>
        <w:t>9.16.2</w:t>
      </w:r>
      <w:r w:rsidR="004C65F8" w:rsidRPr="004C65F8">
        <w:rPr>
          <w:rFonts w:ascii="Arial" w:hAnsi="Arial"/>
          <w:sz w:val="24"/>
          <w:lang w:val="en-US" w:eastAsia="ja-JP"/>
        </w:rPr>
        <w:tab/>
        <w:t>[NR_n259-Core]</w:t>
      </w:r>
    </w:p>
    <w:p w14:paraId="10D597E2" w14:textId="77777777"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6D3080A8" w14:textId="0D6D9343"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0B0E43">
        <w:rPr>
          <w:rFonts w:ascii="Arial" w:hAnsi="Arial"/>
          <w:sz w:val="24"/>
          <w:lang w:val="en-US"/>
        </w:rPr>
        <w:t>A</w:t>
      </w:r>
      <w:r w:rsidR="005A638A">
        <w:rPr>
          <w:rFonts w:ascii="Arial" w:hAnsi="Arial"/>
          <w:sz w:val="24"/>
          <w:lang w:val="en-US"/>
        </w:rPr>
        <w:t xml:space="preserve">dditional </w:t>
      </w:r>
      <w:r w:rsidR="000B0E43">
        <w:rPr>
          <w:rFonts w:ascii="Arial" w:hAnsi="Arial"/>
          <w:sz w:val="24"/>
          <w:lang w:val="en-US"/>
        </w:rPr>
        <w:t xml:space="preserve">unwanted emission </w:t>
      </w:r>
      <w:r w:rsidR="00674F18" w:rsidRPr="00674F18">
        <w:rPr>
          <w:rFonts w:ascii="Arial" w:hAnsi="Arial"/>
          <w:sz w:val="24"/>
          <w:lang w:val="en-US"/>
        </w:rPr>
        <w:t>requirement</w:t>
      </w:r>
      <w:r w:rsidR="005A638A">
        <w:rPr>
          <w:rFonts w:ascii="Arial" w:hAnsi="Arial"/>
          <w:sz w:val="24"/>
          <w:lang w:val="en-US"/>
        </w:rPr>
        <w:t>s</w:t>
      </w:r>
      <w:r w:rsidR="00674F18" w:rsidRPr="00674F18">
        <w:rPr>
          <w:rFonts w:ascii="Arial" w:hAnsi="Arial"/>
          <w:sz w:val="24"/>
          <w:lang w:val="en-US"/>
        </w:rPr>
        <w:t xml:space="preserve"> for </w:t>
      </w:r>
      <w:r w:rsidR="003D7A5D">
        <w:rPr>
          <w:rFonts w:ascii="Arial" w:hAnsi="Arial" w:hint="eastAsia"/>
          <w:sz w:val="24"/>
          <w:lang w:val="en-US" w:eastAsia="ja-JP"/>
        </w:rPr>
        <w:t xml:space="preserve">the </w:t>
      </w:r>
      <w:r w:rsidR="005A638A">
        <w:rPr>
          <w:rFonts w:ascii="Arial" w:hAnsi="Arial"/>
          <w:sz w:val="24"/>
          <w:lang w:val="en-US"/>
        </w:rPr>
        <w:t>EESS</w:t>
      </w:r>
      <w:r w:rsidR="000B0E43">
        <w:rPr>
          <w:rFonts w:ascii="Arial" w:hAnsi="Arial"/>
          <w:sz w:val="24"/>
          <w:lang w:val="en-US"/>
        </w:rPr>
        <w:t xml:space="preserve"> </w:t>
      </w:r>
      <w:r w:rsidR="005A638A">
        <w:rPr>
          <w:rFonts w:ascii="Arial" w:hAnsi="Arial"/>
          <w:sz w:val="24"/>
          <w:lang w:val="en-US"/>
        </w:rPr>
        <w:t>protection</w:t>
      </w:r>
      <w:r w:rsidR="00BC620A">
        <w:rPr>
          <w:rFonts w:ascii="Arial" w:hAnsi="Arial"/>
          <w:sz w:val="24"/>
          <w:lang w:val="en-US"/>
        </w:rPr>
        <w:t xml:space="preserve"> </w:t>
      </w:r>
      <w:r w:rsidR="00AA668C">
        <w:rPr>
          <w:rFonts w:ascii="Arial" w:hAnsi="Arial"/>
          <w:sz w:val="24"/>
          <w:lang w:val="en-US"/>
        </w:rPr>
        <w:t xml:space="preserve">from </w:t>
      </w:r>
      <w:r w:rsidR="00BC620A">
        <w:rPr>
          <w:rFonts w:ascii="Arial" w:hAnsi="Arial"/>
          <w:sz w:val="24"/>
          <w:lang w:val="en-US"/>
        </w:rPr>
        <w:t>Band n25</w:t>
      </w:r>
      <w:r w:rsidR="002D1238">
        <w:rPr>
          <w:rFonts w:ascii="Arial" w:hAnsi="Arial"/>
          <w:sz w:val="24"/>
          <w:lang w:val="en-US"/>
        </w:rPr>
        <w:t>9</w:t>
      </w:r>
      <w:bookmarkStart w:id="0" w:name="_GoBack"/>
      <w:bookmarkEnd w:id="0"/>
    </w:p>
    <w:p w14:paraId="78C498C6"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2925EBED" w14:textId="77777777" w:rsidR="00E7460A" w:rsidRPr="007B3B93" w:rsidRDefault="00E7460A" w:rsidP="006475B9">
      <w:pPr>
        <w:pStyle w:val="1"/>
        <w:numPr>
          <w:ilvl w:val="0"/>
          <w:numId w:val="2"/>
        </w:numPr>
        <w:ind w:left="567" w:hanging="567"/>
      </w:pPr>
      <w:r w:rsidRPr="007B3B93">
        <w:t>Introduction</w:t>
      </w:r>
    </w:p>
    <w:p w14:paraId="2D608CC5" w14:textId="3EE8BA20" w:rsidR="00A77BB7" w:rsidRDefault="006C5FFF" w:rsidP="0056501A">
      <w:pPr>
        <w:jc w:val="both"/>
        <w:rPr>
          <w:lang w:val="en-US" w:eastAsia="ja-JP"/>
        </w:rPr>
      </w:pPr>
      <w:r>
        <w:rPr>
          <w:lang w:val="en-US" w:eastAsia="ja-JP"/>
        </w:rPr>
        <w:t>In</w:t>
      </w:r>
      <w:r w:rsidR="00A77BB7">
        <w:rPr>
          <w:lang w:val="en-US" w:eastAsia="ja-JP"/>
        </w:rPr>
        <w:t xml:space="preserve"> </w:t>
      </w:r>
      <w:r w:rsidR="00A46548">
        <w:rPr>
          <w:lang w:val="en-US" w:eastAsia="ja-JP"/>
        </w:rPr>
        <w:t xml:space="preserve">ITU </w:t>
      </w:r>
      <w:r w:rsidR="00A77BB7">
        <w:rPr>
          <w:lang w:val="en-US" w:eastAsia="ja-JP"/>
        </w:rPr>
        <w:t>WRC-19</w:t>
      </w:r>
      <w:r w:rsidR="00B61B8C">
        <w:rPr>
          <w:lang w:val="en-US" w:eastAsia="ja-JP"/>
        </w:rPr>
        <w:t xml:space="preserve">, </w:t>
      </w:r>
      <w:r w:rsidR="00023D10">
        <w:rPr>
          <w:lang w:val="en-US" w:eastAsia="ja-JP"/>
        </w:rPr>
        <w:t>the unwanted emission requirements for</w:t>
      </w:r>
      <w:r w:rsidR="00A46548">
        <w:rPr>
          <w:lang w:val="en-US" w:eastAsia="ja-JP"/>
        </w:rPr>
        <w:t xml:space="preserve"> </w:t>
      </w:r>
      <w:r w:rsidR="00A46548" w:rsidRPr="00A46548">
        <w:rPr>
          <w:lang w:val="en-US" w:eastAsia="ja-JP"/>
        </w:rPr>
        <w:t xml:space="preserve">the Earth exploration-satellite service (EESS) </w:t>
      </w:r>
      <w:r w:rsidR="00A46548">
        <w:rPr>
          <w:lang w:val="en-US" w:eastAsia="ja-JP"/>
        </w:rPr>
        <w:t xml:space="preserve">(passive) in the frequency band </w:t>
      </w:r>
      <w:r w:rsidR="002D1238">
        <w:rPr>
          <w:lang w:val="en-US" w:eastAsia="ja-JP"/>
        </w:rPr>
        <w:t>36-37</w:t>
      </w:r>
      <w:r w:rsidR="00A46548">
        <w:rPr>
          <w:lang w:val="en-US" w:eastAsia="ja-JP"/>
        </w:rPr>
        <w:t xml:space="preserve">GHz was </w:t>
      </w:r>
      <w:r w:rsidR="003532A2">
        <w:rPr>
          <w:lang w:val="en-US" w:eastAsia="ja-JP"/>
        </w:rPr>
        <w:t>discussed.</w:t>
      </w:r>
      <w:r w:rsidR="003532A2">
        <w:rPr>
          <w:rFonts w:hint="eastAsia"/>
          <w:lang w:val="en-US" w:eastAsia="ja-JP"/>
        </w:rPr>
        <w:t xml:space="preserve">　</w:t>
      </w:r>
      <w:r w:rsidR="003532A2">
        <w:rPr>
          <w:lang w:val="en-US" w:eastAsia="ja-JP"/>
        </w:rPr>
        <w:t xml:space="preserve">As described in page </w:t>
      </w:r>
      <w:r w:rsidR="0006721B" w:rsidRPr="0006721B">
        <w:rPr>
          <w:lang w:val="en-US" w:eastAsia="ja-JP"/>
        </w:rPr>
        <w:t>3</w:t>
      </w:r>
      <w:r w:rsidR="0006721B" w:rsidRPr="0006721B">
        <w:rPr>
          <w:rFonts w:hint="eastAsia"/>
          <w:lang w:val="en-US" w:eastAsia="ja-JP"/>
        </w:rPr>
        <w:t>94</w:t>
      </w:r>
      <w:r w:rsidR="0006721B" w:rsidRPr="0006721B">
        <w:rPr>
          <w:lang w:val="en-US" w:eastAsia="ja-JP"/>
        </w:rPr>
        <w:t xml:space="preserve"> – 3</w:t>
      </w:r>
      <w:r w:rsidR="0006721B" w:rsidRPr="0006721B">
        <w:rPr>
          <w:rFonts w:hint="eastAsia"/>
          <w:lang w:val="en-US" w:eastAsia="ja-JP"/>
        </w:rPr>
        <w:t>97</w:t>
      </w:r>
      <w:r w:rsidR="003532A2">
        <w:rPr>
          <w:lang w:val="en-US" w:eastAsia="ja-JP"/>
        </w:rPr>
        <w:t xml:space="preserve"> in [1], </w:t>
      </w:r>
      <w:r w:rsidR="003532A2">
        <w:rPr>
          <w:rFonts w:hint="eastAsia"/>
          <w:lang w:val="en-US" w:eastAsia="ja-JP"/>
        </w:rPr>
        <w:t>i</w:t>
      </w:r>
      <w:r w:rsidR="00A46548">
        <w:rPr>
          <w:lang w:val="en-US" w:eastAsia="ja-JP"/>
        </w:rPr>
        <w:t>t</w:t>
      </w:r>
      <w:r w:rsidR="00A77BB7">
        <w:rPr>
          <w:lang w:val="en-US" w:eastAsia="ja-JP"/>
        </w:rPr>
        <w:t xml:space="preserve"> was concluded that</w:t>
      </w:r>
      <w:r w:rsidR="00A46548">
        <w:rPr>
          <w:lang w:val="en-US" w:eastAsia="ja-JP"/>
        </w:rPr>
        <w:t xml:space="preserve"> </w:t>
      </w:r>
      <w:r w:rsidR="003532A2">
        <w:rPr>
          <w:lang w:val="en-US" w:eastAsia="ja-JP"/>
        </w:rPr>
        <w:t>IMT base stations</w:t>
      </w:r>
      <w:r w:rsidR="003D7A5D">
        <w:rPr>
          <w:lang w:val="en-US" w:eastAsia="ja-JP"/>
        </w:rPr>
        <w:t xml:space="preserve"> operating in the frequency range of </w:t>
      </w:r>
      <w:r w:rsidR="002D1238">
        <w:rPr>
          <w:lang w:val="en-US" w:eastAsia="ja-JP"/>
        </w:rPr>
        <w:t>37-40.5</w:t>
      </w:r>
      <w:r w:rsidR="003D7A5D">
        <w:rPr>
          <w:lang w:val="en-US" w:eastAsia="ja-JP"/>
        </w:rPr>
        <w:t>GHz</w:t>
      </w:r>
      <w:r w:rsidR="00A46548">
        <w:rPr>
          <w:lang w:val="en-US" w:eastAsia="ja-JP"/>
        </w:rPr>
        <w:t xml:space="preserve"> shall meet</w:t>
      </w:r>
      <w:r w:rsidR="003D7A5D">
        <w:rPr>
          <w:lang w:val="en-US" w:eastAsia="ja-JP"/>
        </w:rPr>
        <w:t xml:space="preserve"> -</w:t>
      </w:r>
      <w:r w:rsidR="002D1238">
        <w:rPr>
          <w:lang w:val="en-US" w:eastAsia="ja-JP"/>
        </w:rPr>
        <w:t>43dBW/</w:t>
      </w:r>
      <w:r w:rsidR="00A46548">
        <w:rPr>
          <w:lang w:val="en-US" w:eastAsia="ja-JP"/>
        </w:rPr>
        <w:t>MHz</w:t>
      </w:r>
      <w:r w:rsidR="00A77BB7">
        <w:rPr>
          <w:lang w:val="en-US" w:eastAsia="ja-JP"/>
        </w:rPr>
        <w:t xml:space="preserve"> </w:t>
      </w:r>
      <w:r w:rsidR="002D1238">
        <w:rPr>
          <w:lang w:val="en-US" w:eastAsia="ja-JP"/>
        </w:rPr>
        <w:t>and -23dBW/GHz</w:t>
      </w:r>
      <w:r w:rsidR="003532A2">
        <w:rPr>
          <w:lang w:val="en-US" w:eastAsia="ja-JP"/>
        </w:rPr>
        <w:t xml:space="preserve"> </w:t>
      </w:r>
      <w:r w:rsidR="00023D10">
        <w:rPr>
          <w:lang w:val="en-US" w:eastAsia="ja-JP"/>
        </w:rPr>
        <w:t xml:space="preserve">in order </w:t>
      </w:r>
      <w:r w:rsidR="00A46548">
        <w:rPr>
          <w:lang w:val="en-US" w:eastAsia="ja-JP"/>
        </w:rPr>
        <w:t xml:space="preserve">to protect </w:t>
      </w:r>
      <w:r w:rsidR="00A46548" w:rsidRPr="00A46548">
        <w:rPr>
          <w:lang w:val="en-US" w:eastAsia="ja-JP"/>
        </w:rPr>
        <w:t xml:space="preserve">the </w:t>
      </w:r>
      <w:r w:rsidR="00A46548">
        <w:rPr>
          <w:lang w:val="en-US" w:eastAsia="ja-JP"/>
        </w:rPr>
        <w:t>system</w:t>
      </w:r>
      <w:r w:rsidR="003D7A5D">
        <w:rPr>
          <w:lang w:val="en-US" w:eastAsia="ja-JP"/>
        </w:rPr>
        <w:t>.</w:t>
      </w:r>
    </w:p>
    <w:p w14:paraId="2ED8B0A6" w14:textId="17E257DC" w:rsidR="00114547" w:rsidRDefault="00F55A14" w:rsidP="0056501A">
      <w:pPr>
        <w:jc w:val="both"/>
        <w:rPr>
          <w:u w:val="single"/>
          <w:lang w:val="en-US" w:eastAsia="ja-JP"/>
        </w:rPr>
      </w:pPr>
      <w:r>
        <w:rPr>
          <w:lang w:val="en-US" w:eastAsia="ja-JP"/>
        </w:rPr>
        <w:t xml:space="preserve">In this contribution, we discuss </w:t>
      </w:r>
      <w:r w:rsidR="00A77BB7">
        <w:rPr>
          <w:lang w:val="en-US" w:eastAsia="ja-JP"/>
        </w:rPr>
        <w:t xml:space="preserve">on </w:t>
      </w:r>
      <w:r w:rsidR="00023D10">
        <w:rPr>
          <w:lang w:val="en-US" w:eastAsia="ja-JP"/>
        </w:rPr>
        <w:t>how to</w:t>
      </w:r>
      <w:r w:rsidR="00A46548">
        <w:rPr>
          <w:lang w:val="en-US" w:eastAsia="ja-JP"/>
        </w:rPr>
        <w:t xml:space="preserve"> </w:t>
      </w:r>
      <w:r w:rsidR="00A311FE">
        <w:rPr>
          <w:lang w:val="en-US" w:eastAsia="ja-JP"/>
        </w:rPr>
        <w:t>incorporate</w:t>
      </w:r>
      <w:r w:rsidR="00A77BB7">
        <w:rPr>
          <w:lang w:val="en-US" w:eastAsia="ja-JP"/>
        </w:rPr>
        <w:t xml:space="preserve"> </w:t>
      </w:r>
      <w:r w:rsidR="00A46548">
        <w:rPr>
          <w:lang w:val="en-US" w:eastAsia="ja-JP"/>
        </w:rPr>
        <w:t>the above conclusion in</w:t>
      </w:r>
      <w:r w:rsidR="003D7A5D">
        <w:rPr>
          <w:lang w:val="en-US" w:eastAsia="ja-JP"/>
        </w:rPr>
        <w:t>to</w:t>
      </w:r>
      <w:r w:rsidR="00A46548">
        <w:rPr>
          <w:lang w:val="en-US" w:eastAsia="ja-JP"/>
        </w:rPr>
        <w:t xml:space="preserve"> </w:t>
      </w:r>
      <w:r w:rsidR="003D7A5D">
        <w:rPr>
          <w:lang w:val="en-US" w:eastAsia="ja-JP"/>
        </w:rPr>
        <w:t xml:space="preserve">the </w:t>
      </w:r>
      <w:r w:rsidR="00A77BB7">
        <w:rPr>
          <w:lang w:val="en-US" w:eastAsia="ja-JP"/>
        </w:rPr>
        <w:t xml:space="preserve">BS RF </w:t>
      </w:r>
      <w:r w:rsidR="003D7A5D">
        <w:rPr>
          <w:lang w:val="en-US" w:eastAsia="ja-JP"/>
        </w:rPr>
        <w:t>specifications</w:t>
      </w:r>
      <w:r w:rsidR="00A77BB7">
        <w:rPr>
          <w:lang w:val="en-US" w:eastAsia="ja-JP"/>
        </w:rPr>
        <w:t>.</w:t>
      </w:r>
    </w:p>
    <w:p w14:paraId="49FDAA12" w14:textId="3A503BEE" w:rsidR="00A33BED" w:rsidRDefault="00A33BED" w:rsidP="00A33BED">
      <w:pPr>
        <w:pStyle w:val="1"/>
        <w:rPr>
          <w:lang w:val="en-US" w:eastAsia="ja-JP"/>
        </w:rPr>
      </w:pPr>
      <w:r>
        <w:rPr>
          <w:lang w:val="en-US" w:eastAsia="ja-JP"/>
        </w:rPr>
        <w:t>2.</w:t>
      </w:r>
      <w:r>
        <w:rPr>
          <w:lang w:val="en-US" w:eastAsia="ja-JP"/>
        </w:rPr>
        <w:tab/>
        <w:t>Discussion</w:t>
      </w:r>
    </w:p>
    <w:p w14:paraId="3317E810" w14:textId="47A65372" w:rsidR="00A46548" w:rsidRPr="00A46548" w:rsidRDefault="00A46548" w:rsidP="00A46548">
      <w:pPr>
        <w:pStyle w:val="2"/>
        <w:rPr>
          <w:lang w:val="en-US" w:eastAsia="ja-JP"/>
        </w:rPr>
      </w:pPr>
      <w:r>
        <w:rPr>
          <w:rFonts w:hint="eastAsia"/>
          <w:lang w:val="en-US" w:eastAsia="ja-JP"/>
        </w:rPr>
        <w:t>2.1.</w:t>
      </w:r>
      <w:r>
        <w:rPr>
          <w:rFonts w:hint="eastAsia"/>
          <w:lang w:val="en-US" w:eastAsia="ja-JP"/>
        </w:rPr>
        <w:tab/>
      </w:r>
      <w:r w:rsidR="00023D10">
        <w:rPr>
          <w:lang w:val="en-US" w:eastAsia="ja-JP"/>
        </w:rPr>
        <w:t>Summar</w:t>
      </w:r>
      <w:r w:rsidR="00185CCD">
        <w:rPr>
          <w:lang w:val="en-US" w:eastAsia="ja-JP"/>
        </w:rPr>
        <w:t>y of the EESS protection</w:t>
      </w:r>
      <w:r w:rsidR="00023D10">
        <w:rPr>
          <w:lang w:val="en-US" w:eastAsia="ja-JP"/>
        </w:rPr>
        <w:t xml:space="preserve"> in </w:t>
      </w:r>
      <w:r>
        <w:rPr>
          <w:lang w:val="en-US" w:eastAsia="ja-JP"/>
        </w:rPr>
        <w:t>ITU WRC-19</w:t>
      </w:r>
    </w:p>
    <w:p w14:paraId="107B7690" w14:textId="084209A9" w:rsidR="00923E93" w:rsidRPr="00923E93" w:rsidRDefault="00023D10" w:rsidP="00662B4A">
      <w:pPr>
        <w:jc w:val="both"/>
        <w:rPr>
          <w:lang w:val="en-US" w:eastAsia="ja-JP"/>
        </w:rPr>
      </w:pPr>
      <w:r>
        <w:rPr>
          <w:lang w:val="en-US" w:eastAsia="ja-JP"/>
        </w:rPr>
        <w:t>T</w:t>
      </w:r>
      <w:r w:rsidR="00A46548">
        <w:rPr>
          <w:rFonts w:hint="eastAsia"/>
          <w:lang w:val="en-US" w:eastAsia="ja-JP"/>
        </w:rPr>
        <w:t xml:space="preserve">he </w:t>
      </w:r>
      <w:r w:rsidR="00923E93">
        <w:rPr>
          <w:rFonts w:hint="eastAsia"/>
          <w:lang w:val="en-US" w:eastAsia="ja-JP"/>
        </w:rPr>
        <w:t>unwanted emission limits</w:t>
      </w:r>
      <w:r w:rsidR="00A46548">
        <w:rPr>
          <w:lang w:val="en-US" w:eastAsia="ja-JP"/>
        </w:rPr>
        <w:t xml:space="preserve"> for the EESS (passive) protection </w:t>
      </w:r>
      <w:r>
        <w:rPr>
          <w:lang w:val="en-US" w:eastAsia="ja-JP"/>
        </w:rPr>
        <w:t xml:space="preserve">in </w:t>
      </w:r>
      <w:r w:rsidR="00A46548">
        <w:rPr>
          <w:lang w:val="en-US" w:eastAsia="ja-JP"/>
        </w:rPr>
        <w:t xml:space="preserve">the frequency band </w:t>
      </w:r>
      <w:r w:rsidR="002D1238">
        <w:rPr>
          <w:lang w:val="en-US" w:eastAsia="ja-JP"/>
        </w:rPr>
        <w:t>36-37</w:t>
      </w:r>
      <w:r w:rsidR="00A46548">
        <w:rPr>
          <w:lang w:val="en-US" w:eastAsia="ja-JP"/>
        </w:rPr>
        <w:t xml:space="preserve"> GHz was </w:t>
      </w:r>
      <w:r w:rsidR="003532A2">
        <w:rPr>
          <w:lang w:val="en-US" w:eastAsia="ja-JP"/>
        </w:rPr>
        <w:t>concluded</w:t>
      </w:r>
      <w:r w:rsidR="00A46548">
        <w:rPr>
          <w:lang w:val="en-US" w:eastAsia="ja-JP"/>
        </w:rPr>
        <w:t xml:space="preserve"> </w:t>
      </w:r>
      <w:r w:rsidR="00923E93">
        <w:rPr>
          <w:rFonts w:hint="eastAsia"/>
          <w:lang w:val="en-US" w:eastAsia="ja-JP"/>
        </w:rPr>
        <w:t xml:space="preserve">as </w:t>
      </w:r>
      <w:r>
        <w:rPr>
          <w:lang w:val="en-US" w:eastAsia="ja-JP"/>
        </w:rPr>
        <w:t>follows:</w:t>
      </w:r>
      <w:r w:rsidR="00A46548">
        <w:rPr>
          <w:lang w:val="en-US" w:eastAsia="ja-JP"/>
        </w:rPr>
        <w:t xml:space="preserve"> </w:t>
      </w:r>
    </w:p>
    <w:p w14:paraId="347A1E32" w14:textId="731CF1AB" w:rsidR="00A46548" w:rsidRPr="00A46548" w:rsidRDefault="00AA668C" w:rsidP="00A46548">
      <w:pPr>
        <w:jc w:val="center"/>
        <w:rPr>
          <w:lang w:val="en-US" w:eastAsia="ja-JP"/>
        </w:rPr>
      </w:pPr>
      <w:r>
        <w:rPr>
          <w:lang w:val="en-US" w:eastAsia="ja-JP"/>
        </w:rPr>
        <w:pict w14:anchorId="3B9CB47C">
          <v:shape id="図 2" o:spid="_x0000_i1026" type="#_x0000_t75" style="width:381pt;height:116.25pt;visibility:visible;mso-wrap-style:square">
            <v:imagedata r:id="rId8" o:title=""/>
          </v:shape>
        </w:pict>
      </w:r>
    </w:p>
    <w:p w14:paraId="3950D60C" w14:textId="25BEE67F" w:rsidR="00A311FE" w:rsidRDefault="00023D10" w:rsidP="00662B4A">
      <w:pPr>
        <w:jc w:val="both"/>
        <w:rPr>
          <w:lang w:val="en-US" w:eastAsia="ja-JP"/>
        </w:rPr>
      </w:pPr>
      <w:r>
        <w:rPr>
          <w:lang w:val="en-US" w:eastAsia="ja-JP"/>
        </w:rPr>
        <w:t xml:space="preserve">According to TABLE 1 in [1], </w:t>
      </w:r>
      <w:r w:rsidR="0031464C">
        <w:rPr>
          <w:lang w:val="en-US" w:eastAsia="ja-JP"/>
        </w:rPr>
        <w:t>a limit of</w:t>
      </w:r>
      <w:r w:rsidR="002D1238">
        <w:rPr>
          <w:lang w:val="en-US" w:eastAsia="ja-JP"/>
        </w:rPr>
        <w:t xml:space="preserve"> -43</w:t>
      </w:r>
      <w:r w:rsidR="0006721B">
        <w:rPr>
          <w:lang w:val="en-US" w:eastAsia="ja-JP"/>
        </w:rPr>
        <w:t xml:space="preserve"> </w:t>
      </w:r>
      <w:r>
        <w:rPr>
          <w:lang w:val="en-US" w:eastAsia="ja-JP"/>
        </w:rPr>
        <w:t>dBW/MHz</w:t>
      </w:r>
      <w:r w:rsidR="00746271" w:rsidRPr="00746271">
        <w:rPr>
          <w:lang w:val="en-US" w:eastAsia="ja-JP"/>
        </w:rPr>
        <w:t xml:space="preserve"> </w:t>
      </w:r>
      <w:r w:rsidR="0006721B">
        <w:rPr>
          <w:lang w:val="en-US" w:eastAsia="ja-JP"/>
        </w:rPr>
        <w:t xml:space="preserve">and -23 </w:t>
      </w:r>
      <w:r w:rsidR="00746271">
        <w:rPr>
          <w:lang w:val="en-US" w:eastAsia="ja-JP"/>
        </w:rPr>
        <w:t>dBW/GHz</w:t>
      </w:r>
      <w:r>
        <w:rPr>
          <w:lang w:val="en-US" w:eastAsia="ja-JP"/>
        </w:rPr>
        <w:t xml:space="preserve"> </w:t>
      </w:r>
      <w:r w:rsidR="0031464C">
        <w:rPr>
          <w:lang w:val="en-US" w:eastAsia="ja-JP"/>
        </w:rPr>
        <w:t xml:space="preserve">apply </w:t>
      </w:r>
      <w:r>
        <w:rPr>
          <w:lang w:val="en-US" w:eastAsia="ja-JP"/>
        </w:rPr>
        <w:t>for IMT base station</w:t>
      </w:r>
      <w:r w:rsidR="003532A2">
        <w:rPr>
          <w:lang w:val="en-US" w:eastAsia="ja-JP"/>
        </w:rPr>
        <w:t xml:space="preserve"> with </w:t>
      </w:r>
      <w:r w:rsidR="00185CCD">
        <w:rPr>
          <w:lang w:val="en-US" w:eastAsia="ja-JP"/>
        </w:rPr>
        <w:t>the</w:t>
      </w:r>
      <w:r w:rsidR="003532A2">
        <w:rPr>
          <w:lang w:val="en-US" w:eastAsia="ja-JP"/>
        </w:rPr>
        <w:t xml:space="preserve"> </w:t>
      </w:r>
      <w:r w:rsidR="00746271">
        <w:rPr>
          <w:lang w:val="en-US" w:eastAsia="ja-JP"/>
        </w:rPr>
        <w:t>“frequency band for IMT stations”</w:t>
      </w:r>
      <w:r w:rsidR="003532A2">
        <w:rPr>
          <w:lang w:val="en-US" w:eastAsia="ja-JP"/>
        </w:rPr>
        <w:t xml:space="preserve"> </w:t>
      </w:r>
      <w:r w:rsidR="00495DCE">
        <w:rPr>
          <w:lang w:val="en-US" w:eastAsia="ja-JP"/>
        </w:rPr>
        <w:t xml:space="preserve">(i.e., </w:t>
      </w:r>
      <w:r w:rsidR="002D1238">
        <w:rPr>
          <w:lang w:val="en-US" w:eastAsia="ja-JP"/>
        </w:rPr>
        <w:t>37</w:t>
      </w:r>
      <w:r w:rsidR="003532A2">
        <w:rPr>
          <w:lang w:val="en-US" w:eastAsia="ja-JP"/>
        </w:rPr>
        <w:t>-</w:t>
      </w:r>
      <w:r w:rsidR="002D1238">
        <w:rPr>
          <w:lang w:val="en-US" w:eastAsia="ja-JP"/>
        </w:rPr>
        <w:t>40.5</w:t>
      </w:r>
      <w:r w:rsidR="003532A2">
        <w:rPr>
          <w:lang w:val="en-US" w:eastAsia="ja-JP"/>
        </w:rPr>
        <w:t xml:space="preserve"> GHz</w:t>
      </w:r>
      <w:r w:rsidR="00495DCE">
        <w:rPr>
          <w:lang w:val="en-US" w:eastAsia="ja-JP"/>
        </w:rPr>
        <w:t>)</w:t>
      </w:r>
      <w:r>
        <w:rPr>
          <w:lang w:val="en-US" w:eastAsia="ja-JP"/>
        </w:rPr>
        <w:t xml:space="preserve">. </w:t>
      </w:r>
      <w:r w:rsidR="0031464C">
        <w:rPr>
          <w:lang w:val="en-US" w:eastAsia="ja-JP"/>
        </w:rPr>
        <w:t>Also</w:t>
      </w:r>
      <w:r w:rsidR="00185CCD">
        <w:rPr>
          <w:lang w:val="en-US" w:eastAsia="ja-JP"/>
        </w:rPr>
        <w:t xml:space="preserve"> a</w:t>
      </w:r>
      <w:r w:rsidR="003532A2">
        <w:rPr>
          <w:lang w:val="en-US" w:eastAsia="ja-JP"/>
        </w:rPr>
        <w:t xml:space="preserve"> metric </w:t>
      </w:r>
      <w:r w:rsidR="00A46548">
        <w:rPr>
          <w:lang w:val="en-US" w:eastAsia="ja-JP"/>
        </w:rPr>
        <w:t>is defined by total radiated power (TRP) which is</w:t>
      </w:r>
      <w:r w:rsidR="00185CCD">
        <w:rPr>
          <w:lang w:val="en-US" w:eastAsia="ja-JP"/>
        </w:rPr>
        <w:t xml:space="preserve"> the same</w:t>
      </w:r>
      <w:r w:rsidR="003071AC">
        <w:rPr>
          <w:lang w:val="en-US" w:eastAsia="ja-JP"/>
        </w:rPr>
        <w:t xml:space="preserve"> </w:t>
      </w:r>
      <w:r>
        <w:rPr>
          <w:lang w:val="en-US" w:eastAsia="ja-JP"/>
        </w:rPr>
        <w:t>as</w:t>
      </w:r>
      <w:r w:rsidR="003071AC">
        <w:rPr>
          <w:lang w:val="en-US" w:eastAsia="ja-JP"/>
        </w:rPr>
        <w:t xml:space="preserve"> </w:t>
      </w:r>
      <w:r w:rsidR="003532A2">
        <w:rPr>
          <w:lang w:val="en-US" w:eastAsia="ja-JP"/>
        </w:rPr>
        <w:t xml:space="preserve">the </w:t>
      </w:r>
      <w:r w:rsidR="003071AC">
        <w:rPr>
          <w:lang w:val="en-US" w:eastAsia="ja-JP"/>
        </w:rPr>
        <w:t>unwanted emission requirements</w:t>
      </w:r>
      <w:r w:rsidR="00A46548">
        <w:rPr>
          <w:lang w:val="en-US" w:eastAsia="ja-JP"/>
        </w:rPr>
        <w:t xml:space="preserve"> defined in TS 38.104/141-2</w:t>
      </w:r>
      <w:r w:rsidR="00185CCD">
        <w:rPr>
          <w:lang w:val="en-US" w:eastAsia="ja-JP"/>
        </w:rPr>
        <w:t>.</w:t>
      </w:r>
    </w:p>
    <w:p w14:paraId="782454C6" w14:textId="2E2013E6" w:rsidR="00F957DB" w:rsidRDefault="00A46548" w:rsidP="00F957DB">
      <w:pPr>
        <w:pStyle w:val="2"/>
        <w:rPr>
          <w:lang w:val="en-US" w:eastAsia="ja-JP"/>
        </w:rPr>
      </w:pPr>
      <w:r>
        <w:rPr>
          <w:rFonts w:hint="eastAsia"/>
          <w:lang w:val="en-US" w:eastAsia="ja-JP"/>
        </w:rPr>
        <w:t>2.2.</w:t>
      </w:r>
      <w:r>
        <w:rPr>
          <w:rFonts w:hint="eastAsia"/>
          <w:lang w:val="en-US" w:eastAsia="ja-JP"/>
        </w:rPr>
        <w:tab/>
      </w:r>
      <w:r w:rsidR="006D440B">
        <w:rPr>
          <w:lang w:val="en-US" w:eastAsia="ja-JP"/>
        </w:rPr>
        <w:t>Requirement for the EESS (passive) protection</w:t>
      </w:r>
    </w:p>
    <w:p w14:paraId="53D21A87" w14:textId="77777777" w:rsidR="00495DCE" w:rsidRDefault="00495DCE" w:rsidP="00495DCE">
      <w:pPr>
        <w:jc w:val="both"/>
        <w:rPr>
          <w:lang w:val="en-US" w:eastAsia="ja-JP"/>
        </w:rPr>
      </w:pPr>
      <w:r>
        <w:rPr>
          <w:lang w:val="en-US" w:eastAsia="ja-JP"/>
        </w:rPr>
        <w:t>Figure 1</w:t>
      </w:r>
      <w:r w:rsidRPr="00B00821">
        <w:rPr>
          <w:rFonts w:hint="eastAsia"/>
          <w:lang w:val="en-US" w:eastAsia="ja-JP"/>
        </w:rPr>
        <w:t xml:space="preserve"> </w:t>
      </w:r>
      <w:r>
        <w:rPr>
          <w:lang w:val="en-US" w:eastAsia="ja-JP"/>
        </w:rPr>
        <w:t xml:space="preserve">shows the relationship among the EESS (passive) band and NR FR2 operating bands. </w:t>
      </w:r>
    </w:p>
    <w:p w14:paraId="386C48DC" w14:textId="5DEF3199" w:rsidR="0031464C" w:rsidRDefault="00AA668C" w:rsidP="0031464C">
      <w:pPr>
        <w:jc w:val="center"/>
        <w:rPr>
          <w:lang w:val="en-US" w:eastAsia="ja-JP"/>
        </w:rPr>
      </w:pPr>
      <w:r>
        <w:rPr>
          <w:lang w:val="en-US" w:eastAsia="ja-JP"/>
        </w:rPr>
        <w:lastRenderedPageBreak/>
        <w:pict w14:anchorId="0C0C6653">
          <v:shape id="_x0000_i1027" type="#_x0000_t75" style="width:345.75pt;height:140.25pt;mso-left-percent:-10001;mso-top-percent:-10001;mso-position-horizontal:absolute;mso-position-horizontal-relative:char;mso-position-vertical:absolute;mso-position-vertical-relative:line;mso-left-percent:-10001;mso-top-percent:-10001">
            <v:imagedata r:id="rId9" o:title=""/>
          </v:shape>
        </w:pict>
      </w:r>
    </w:p>
    <w:p w14:paraId="2D33ECE0" w14:textId="2F8FC9A8" w:rsidR="0031464C" w:rsidRPr="00023D10" w:rsidRDefault="0031464C" w:rsidP="0031464C">
      <w:pPr>
        <w:jc w:val="center"/>
        <w:rPr>
          <w:b/>
          <w:lang w:val="en-US" w:eastAsia="ja-JP"/>
        </w:rPr>
      </w:pPr>
      <w:r>
        <w:rPr>
          <w:rFonts w:hint="eastAsia"/>
          <w:b/>
          <w:lang w:val="en-US" w:eastAsia="ja-JP"/>
        </w:rPr>
        <w:t>Figure 1</w:t>
      </w:r>
      <w:r w:rsidRPr="00023D10">
        <w:rPr>
          <w:rFonts w:hint="eastAsia"/>
          <w:b/>
          <w:lang w:val="en-US" w:eastAsia="ja-JP"/>
        </w:rPr>
        <w:t xml:space="preserve">: The relationship </w:t>
      </w:r>
      <w:r w:rsidRPr="00023D10">
        <w:rPr>
          <w:b/>
          <w:lang w:val="en-US" w:eastAsia="ja-JP"/>
        </w:rPr>
        <w:t>among the EESS (passive) band and NR operating bands</w:t>
      </w:r>
    </w:p>
    <w:p w14:paraId="3357D58D" w14:textId="3E5D8088" w:rsidR="00495DCE" w:rsidRDefault="00495DCE" w:rsidP="00495DCE">
      <w:pPr>
        <w:jc w:val="both"/>
        <w:rPr>
          <w:lang w:val="en-US" w:eastAsia="ja-JP"/>
        </w:rPr>
      </w:pPr>
      <w:r>
        <w:rPr>
          <w:lang w:val="en-US" w:eastAsia="ja-JP"/>
        </w:rPr>
        <w:t>As mentioned in section 2.1</w:t>
      </w:r>
      <w:r>
        <w:rPr>
          <w:rFonts w:hint="eastAsia"/>
          <w:lang w:val="en-US" w:eastAsia="ja-JP"/>
        </w:rPr>
        <w:t xml:space="preserve">, </w:t>
      </w:r>
      <w:r>
        <w:rPr>
          <w:lang w:val="en-US" w:eastAsia="ja-JP"/>
        </w:rPr>
        <w:t>the unwanted emission requirement for the EESS (passive) protection may apply to BS operating within the “Frequency band for IMT station”. As shown in Figure 1, band n259 and n260 overlap with the “Frequency band for IMT station”. Hence band n259 and n260 can be considered for the new requirement.</w:t>
      </w:r>
    </w:p>
    <w:p w14:paraId="4BA86354" w14:textId="1A992CB8" w:rsidR="00495DCE" w:rsidRPr="00760D23" w:rsidRDefault="00495DCE" w:rsidP="00495DCE">
      <w:pPr>
        <w:jc w:val="both"/>
        <w:rPr>
          <w:lang w:val="en-US" w:eastAsia="ja-JP"/>
        </w:rPr>
      </w:pPr>
      <w:r>
        <w:rPr>
          <w:lang w:val="en-US" w:eastAsia="ja-JP"/>
        </w:rPr>
        <w:t xml:space="preserve">In addition, for band-specific BS RF requirement, it is appropriate to introduce additional operating band unwanted emissions (OBUE) requirements. Thus, it is proposed to introduce new additional OBUE requirements for the EESS (passive) protection. It would be noted that </w:t>
      </w:r>
      <w:r>
        <w:t>the new</w:t>
      </w:r>
      <w:r w:rsidRPr="00E26D09">
        <w:t xml:space="preserve"> requirement</w:t>
      </w:r>
      <w:r>
        <w:t>s</w:t>
      </w:r>
      <w:r w:rsidRPr="00E26D09">
        <w:t xml:space="preserve"> </w:t>
      </w:r>
      <w:r>
        <w:t>may apply</w:t>
      </w:r>
      <w:r w:rsidRPr="00E26D09">
        <w:t xml:space="preserve"> in the frequency range</w:t>
      </w:r>
      <w:r>
        <w:t xml:space="preserve"> 36 – 37 GHz</w:t>
      </w:r>
      <w:r w:rsidRPr="00E26D09">
        <w:t xml:space="preserve"> even though part of the range falls in the spurious domain</w:t>
      </w:r>
      <w:r>
        <w:t xml:space="preserve"> of band n259</w:t>
      </w:r>
      <w:r>
        <w:rPr>
          <w:rFonts w:hint="eastAsia"/>
          <w:lang w:eastAsia="ja-JP"/>
        </w:rPr>
        <w:t>.</w:t>
      </w:r>
    </w:p>
    <w:p w14:paraId="245A7865" w14:textId="06066D8D" w:rsidR="006D440B" w:rsidRDefault="00B73EF8" w:rsidP="006D440B">
      <w:pPr>
        <w:jc w:val="both"/>
        <w:rPr>
          <w:b/>
          <w:lang w:val="en-US" w:eastAsia="ja-JP"/>
        </w:rPr>
      </w:pPr>
      <w:r>
        <w:rPr>
          <w:b/>
          <w:lang w:val="en-US" w:eastAsia="ja-JP"/>
        </w:rPr>
        <w:t xml:space="preserve">Proposal 1: Introduce </w:t>
      </w:r>
      <w:r w:rsidR="006D440B" w:rsidRPr="00F33C1F">
        <w:rPr>
          <w:b/>
          <w:lang w:val="en-US" w:eastAsia="ja-JP"/>
        </w:rPr>
        <w:t xml:space="preserve">new </w:t>
      </w:r>
      <w:r w:rsidR="006D440B">
        <w:rPr>
          <w:b/>
          <w:lang w:val="en-US" w:eastAsia="ja-JP"/>
        </w:rPr>
        <w:t xml:space="preserve">additional </w:t>
      </w:r>
      <w:r w:rsidR="006D440B" w:rsidRPr="00F33C1F">
        <w:rPr>
          <w:b/>
          <w:lang w:val="en-US" w:eastAsia="ja-JP"/>
        </w:rPr>
        <w:t>OBUE requirement</w:t>
      </w:r>
      <w:r>
        <w:rPr>
          <w:b/>
          <w:lang w:val="en-US" w:eastAsia="ja-JP"/>
        </w:rPr>
        <w:t>s</w:t>
      </w:r>
      <w:r w:rsidR="006D440B" w:rsidRPr="00F33C1F">
        <w:rPr>
          <w:b/>
          <w:lang w:val="en-US" w:eastAsia="ja-JP"/>
        </w:rPr>
        <w:t xml:space="preserve"> for the EESS</w:t>
      </w:r>
      <w:r w:rsidR="006D440B">
        <w:rPr>
          <w:b/>
          <w:lang w:val="en-US" w:eastAsia="ja-JP"/>
        </w:rPr>
        <w:t xml:space="preserve"> (passive)</w:t>
      </w:r>
      <w:r w:rsidR="006D440B" w:rsidRPr="00F33C1F">
        <w:rPr>
          <w:b/>
          <w:lang w:val="en-US" w:eastAsia="ja-JP"/>
        </w:rPr>
        <w:t xml:space="preserve"> </w:t>
      </w:r>
      <w:r w:rsidR="006D440B">
        <w:rPr>
          <w:b/>
          <w:lang w:val="en-US" w:eastAsia="ja-JP"/>
        </w:rPr>
        <w:t xml:space="preserve">(36 – 37 GHz) </w:t>
      </w:r>
      <w:r w:rsidR="006D440B" w:rsidRPr="00F33C1F">
        <w:rPr>
          <w:b/>
          <w:lang w:val="en-US" w:eastAsia="ja-JP"/>
        </w:rPr>
        <w:t>protection.</w:t>
      </w:r>
    </w:p>
    <w:p w14:paraId="2FCA07C4" w14:textId="2DE73247" w:rsidR="00495DCE" w:rsidRPr="00235A17" w:rsidRDefault="00495DCE" w:rsidP="00495DCE">
      <w:pPr>
        <w:jc w:val="both"/>
        <w:rPr>
          <w:lang w:val="en-US" w:eastAsia="ja-JP"/>
        </w:rPr>
      </w:pPr>
      <w:r>
        <w:rPr>
          <w:lang w:val="en-US" w:eastAsia="ja-JP"/>
        </w:rPr>
        <w:t>For BSs supporting band n259, three typical overlapping cases can be considered as shown in Figure 2.</w:t>
      </w:r>
    </w:p>
    <w:p w14:paraId="57F7012D" w14:textId="115CD7BC" w:rsidR="00A46548" w:rsidRDefault="00A46548" w:rsidP="001A22C2">
      <w:pPr>
        <w:ind w:left="1704" w:hanging="1419"/>
        <w:jc w:val="both"/>
        <w:rPr>
          <w:lang w:val="en-US" w:eastAsia="ja-JP"/>
        </w:rPr>
      </w:pPr>
      <w:r>
        <w:rPr>
          <w:lang w:val="en-US" w:eastAsia="ja-JP"/>
        </w:rPr>
        <w:t>Case 1</w:t>
      </w:r>
      <w:r w:rsidR="003D670F">
        <w:rPr>
          <w:lang w:val="en-US" w:eastAsia="ja-JP"/>
        </w:rPr>
        <w:t xml:space="preserve"> (BS_A)</w:t>
      </w:r>
      <w:r>
        <w:rPr>
          <w:lang w:val="en-US" w:eastAsia="ja-JP"/>
        </w:rPr>
        <w:t>:</w:t>
      </w:r>
      <w:r>
        <w:rPr>
          <w:lang w:val="en-US" w:eastAsia="ja-JP"/>
        </w:rPr>
        <w:tab/>
      </w:r>
      <w:r w:rsidR="001A22C2">
        <w:rPr>
          <w:lang w:val="en-US" w:eastAsia="ja-JP"/>
        </w:rPr>
        <w:t>Completely</w:t>
      </w:r>
      <w:r w:rsidR="003D670F">
        <w:rPr>
          <w:lang w:val="en-US" w:eastAsia="ja-JP"/>
        </w:rPr>
        <w:t>-overlapped (</w:t>
      </w:r>
      <w:r w:rsidR="001A22C2">
        <w:rPr>
          <w:lang w:val="en-US" w:eastAsia="ja-JP"/>
        </w:rPr>
        <w:t>BS supporting</w:t>
      </w:r>
      <w:r w:rsidR="00023D10">
        <w:rPr>
          <w:lang w:val="en-US" w:eastAsia="ja-JP"/>
        </w:rPr>
        <w:t xml:space="preserve"> </w:t>
      </w:r>
      <w:r w:rsidR="006D440B">
        <w:rPr>
          <w:lang w:val="en-US" w:eastAsia="ja-JP"/>
        </w:rPr>
        <w:t xml:space="preserve">a </w:t>
      </w:r>
      <w:r w:rsidR="00023D10">
        <w:rPr>
          <w:lang w:val="en-US" w:eastAsia="ja-JP"/>
        </w:rPr>
        <w:t xml:space="preserve">frequency </w:t>
      </w:r>
      <w:r w:rsidR="001A22C2">
        <w:rPr>
          <w:lang w:val="en-US" w:eastAsia="ja-JP"/>
        </w:rPr>
        <w:t>completely</w:t>
      </w:r>
      <w:r w:rsidR="00023D10">
        <w:rPr>
          <w:lang w:val="en-US" w:eastAsia="ja-JP"/>
        </w:rPr>
        <w:t xml:space="preserve"> overlapped with</w:t>
      </w:r>
      <w:r>
        <w:rPr>
          <w:lang w:val="en-US" w:eastAsia="ja-JP"/>
        </w:rPr>
        <w:t xml:space="preserve"> </w:t>
      </w:r>
      <w:r w:rsidR="006D440B">
        <w:rPr>
          <w:lang w:val="en-US" w:eastAsia="ja-JP"/>
        </w:rPr>
        <w:t>“F</w:t>
      </w:r>
      <w:r w:rsidR="00746271">
        <w:rPr>
          <w:lang w:val="en-US" w:eastAsia="ja-JP"/>
        </w:rPr>
        <w:t>requency band for IMT stations”</w:t>
      </w:r>
      <w:r w:rsidR="003D670F">
        <w:rPr>
          <w:lang w:val="en-US" w:eastAsia="ja-JP"/>
        </w:rPr>
        <w:t>)</w:t>
      </w:r>
    </w:p>
    <w:p w14:paraId="0E55BA38" w14:textId="5BCC8FFF" w:rsidR="00A46548" w:rsidRDefault="00A46548" w:rsidP="00746271">
      <w:pPr>
        <w:ind w:left="1704" w:hanging="1419"/>
        <w:jc w:val="both"/>
        <w:rPr>
          <w:lang w:val="en-US" w:eastAsia="ja-JP"/>
        </w:rPr>
      </w:pPr>
      <w:r>
        <w:rPr>
          <w:lang w:val="en-US" w:eastAsia="ja-JP"/>
        </w:rPr>
        <w:t>Case 2</w:t>
      </w:r>
      <w:r w:rsidR="003D670F">
        <w:rPr>
          <w:lang w:val="en-US" w:eastAsia="ja-JP"/>
        </w:rPr>
        <w:t xml:space="preserve"> (BS_B)</w:t>
      </w:r>
      <w:r>
        <w:rPr>
          <w:lang w:val="en-US" w:eastAsia="ja-JP"/>
        </w:rPr>
        <w:t>:</w:t>
      </w:r>
      <w:r>
        <w:rPr>
          <w:lang w:val="en-US" w:eastAsia="ja-JP"/>
        </w:rPr>
        <w:tab/>
      </w:r>
      <w:r w:rsidR="003D670F">
        <w:rPr>
          <w:lang w:val="en-US" w:eastAsia="ja-JP"/>
        </w:rPr>
        <w:t>Partially-overlapped (</w:t>
      </w:r>
      <w:r w:rsidR="001A22C2">
        <w:rPr>
          <w:lang w:val="en-US" w:eastAsia="ja-JP"/>
        </w:rPr>
        <w:t>BS supporting</w:t>
      </w:r>
      <w:r>
        <w:rPr>
          <w:lang w:val="en-US" w:eastAsia="ja-JP"/>
        </w:rPr>
        <w:t xml:space="preserve"> </w:t>
      </w:r>
      <w:r w:rsidR="006D440B">
        <w:rPr>
          <w:lang w:val="en-US" w:eastAsia="ja-JP"/>
        </w:rPr>
        <w:t xml:space="preserve">a </w:t>
      </w:r>
      <w:r>
        <w:rPr>
          <w:lang w:val="en-US" w:eastAsia="ja-JP"/>
        </w:rPr>
        <w:t xml:space="preserve">frequency partially overlapped with </w:t>
      </w:r>
      <w:r w:rsidR="006D440B">
        <w:rPr>
          <w:lang w:val="en-US" w:eastAsia="ja-JP"/>
        </w:rPr>
        <w:t>“F</w:t>
      </w:r>
      <w:r w:rsidR="00746271">
        <w:rPr>
          <w:lang w:val="en-US" w:eastAsia="ja-JP"/>
        </w:rPr>
        <w:t>requency band for IMT stations”</w:t>
      </w:r>
      <w:r w:rsidR="003D670F">
        <w:rPr>
          <w:lang w:val="en-US" w:eastAsia="ja-JP"/>
        </w:rPr>
        <w:t>)</w:t>
      </w:r>
    </w:p>
    <w:p w14:paraId="637F1EDE" w14:textId="532A22E8" w:rsidR="00A46548" w:rsidRDefault="00A46548" w:rsidP="00746271">
      <w:pPr>
        <w:ind w:left="1704" w:hanging="1419"/>
        <w:jc w:val="both"/>
        <w:rPr>
          <w:lang w:val="en-US" w:eastAsia="ja-JP"/>
        </w:rPr>
      </w:pPr>
      <w:r>
        <w:rPr>
          <w:lang w:val="en-US" w:eastAsia="ja-JP"/>
        </w:rPr>
        <w:t>Case 3</w:t>
      </w:r>
      <w:r w:rsidR="003D670F">
        <w:rPr>
          <w:lang w:val="en-US" w:eastAsia="ja-JP"/>
        </w:rPr>
        <w:t xml:space="preserve"> (BS_C)</w:t>
      </w:r>
      <w:r>
        <w:rPr>
          <w:lang w:val="en-US" w:eastAsia="ja-JP"/>
        </w:rPr>
        <w:t>:</w:t>
      </w:r>
      <w:r>
        <w:rPr>
          <w:lang w:val="en-US" w:eastAsia="ja-JP"/>
        </w:rPr>
        <w:tab/>
      </w:r>
      <w:r w:rsidR="003D670F">
        <w:rPr>
          <w:lang w:val="en-US" w:eastAsia="ja-JP"/>
        </w:rPr>
        <w:t>Non-overlapped (</w:t>
      </w:r>
      <w:r w:rsidR="001A22C2">
        <w:rPr>
          <w:lang w:val="en-US" w:eastAsia="ja-JP"/>
        </w:rPr>
        <w:t>BS supporting</w:t>
      </w:r>
      <w:r>
        <w:rPr>
          <w:lang w:val="en-US" w:eastAsia="ja-JP"/>
        </w:rPr>
        <w:t xml:space="preserve"> </w:t>
      </w:r>
      <w:r w:rsidR="006D440B">
        <w:rPr>
          <w:lang w:val="en-US" w:eastAsia="ja-JP"/>
        </w:rPr>
        <w:t xml:space="preserve">a </w:t>
      </w:r>
      <w:r>
        <w:rPr>
          <w:lang w:val="en-US" w:eastAsia="ja-JP"/>
        </w:rPr>
        <w:t xml:space="preserve">frequency not overlapped </w:t>
      </w:r>
      <w:r w:rsidR="006D440B">
        <w:rPr>
          <w:lang w:val="en-US" w:eastAsia="ja-JP"/>
        </w:rPr>
        <w:t>with</w:t>
      </w:r>
      <w:r w:rsidR="00023D10">
        <w:rPr>
          <w:lang w:val="en-US" w:eastAsia="ja-JP"/>
        </w:rPr>
        <w:t xml:space="preserve"> </w:t>
      </w:r>
      <w:r w:rsidR="006D440B">
        <w:rPr>
          <w:lang w:val="en-US" w:eastAsia="ja-JP"/>
        </w:rPr>
        <w:t>“F</w:t>
      </w:r>
      <w:r w:rsidR="00746271">
        <w:rPr>
          <w:lang w:val="en-US" w:eastAsia="ja-JP"/>
        </w:rPr>
        <w:t>requency band for IMT stations”</w:t>
      </w:r>
      <w:r w:rsidR="003D670F">
        <w:rPr>
          <w:lang w:val="en-US" w:eastAsia="ja-JP"/>
        </w:rPr>
        <w:t>)</w:t>
      </w:r>
      <w:r w:rsidR="00463A68">
        <w:rPr>
          <w:lang w:val="en-US" w:eastAsia="ja-JP"/>
        </w:rPr>
        <w:t xml:space="preserve"> </w:t>
      </w:r>
    </w:p>
    <w:p w14:paraId="6B0C3B9A" w14:textId="788F1FCF" w:rsidR="00A46548" w:rsidRDefault="00AA668C" w:rsidP="00A46548">
      <w:pPr>
        <w:jc w:val="center"/>
        <w:rPr>
          <w:lang w:val="en-US" w:eastAsia="ja-JP"/>
        </w:rPr>
      </w:pPr>
      <w:r>
        <w:rPr>
          <w:lang w:val="en-US" w:eastAsia="ja-JP"/>
        </w:rPr>
        <w:pict w14:anchorId="091F8B1D">
          <v:shape id="_x0000_i1028" type="#_x0000_t75" style="width:316.5pt;height:151.5pt;mso-left-percent:-10001;mso-top-percent:-10001;mso-position-horizontal:absolute;mso-position-horizontal-relative:char;mso-position-vertical:absolute;mso-position-vertical-relative:line;mso-left-percent:-10001;mso-top-percent:-10001">
            <v:imagedata r:id="rId10" o:title=""/>
          </v:shape>
        </w:pict>
      </w:r>
    </w:p>
    <w:p w14:paraId="7106C775" w14:textId="7C55A3D2" w:rsidR="00023D10" w:rsidRDefault="00023D10" w:rsidP="00A46548">
      <w:pPr>
        <w:jc w:val="center"/>
        <w:rPr>
          <w:lang w:val="en-US" w:eastAsia="ja-JP"/>
        </w:rPr>
      </w:pPr>
      <w:r>
        <w:rPr>
          <w:rFonts w:hint="eastAsia"/>
          <w:b/>
          <w:lang w:val="en-US" w:eastAsia="ja-JP"/>
        </w:rPr>
        <w:t>Figure 3</w:t>
      </w:r>
      <w:r w:rsidRPr="00023D10">
        <w:rPr>
          <w:b/>
          <w:lang w:val="en-US" w:eastAsia="ja-JP"/>
        </w:rPr>
        <w:t xml:space="preserve">: </w:t>
      </w:r>
      <w:r w:rsidR="006D440B">
        <w:rPr>
          <w:b/>
          <w:lang w:val="en-US" w:eastAsia="ja-JP"/>
        </w:rPr>
        <w:t>Relationship between</w:t>
      </w:r>
      <w:r w:rsidR="006D440B" w:rsidRPr="006D440B">
        <w:rPr>
          <w:rFonts w:hint="eastAsia"/>
          <w:b/>
          <w:lang w:val="en-US" w:eastAsia="ja-JP"/>
        </w:rPr>
        <w:t>“</w:t>
      </w:r>
      <w:r w:rsidR="006D440B" w:rsidRPr="006D440B">
        <w:rPr>
          <w:b/>
          <w:lang w:val="en-US" w:eastAsia="ja-JP"/>
        </w:rPr>
        <w:t>Frequency band for IMT station”</w:t>
      </w:r>
      <w:r w:rsidR="006D440B">
        <w:rPr>
          <w:b/>
          <w:lang w:val="en-US" w:eastAsia="ja-JP"/>
        </w:rPr>
        <w:t xml:space="preserve"> and b</w:t>
      </w:r>
      <w:r w:rsidR="00746271">
        <w:rPr>
          <w:b/>
          <w:lang w:val="en-US" w:eastAsia="ja-JP"/>
        </w:rPr>
        <w:t>and n259</w:t>
      </w:r>
    </w:p>
    <w:p w14:paraId="14C60219" w14:textId="7B744E0A" w:rsidR="006D440B" w:rsidRDefault="006D440B" w:rsidP="006D440B">
      <w:pPr>
        <w:jc w:val="both"/>
        <w:rPr>
          <w:lang w:val="en-US" w:eastAsia="ja-JP"/>
        </w:rPr>
      </w:pPr>
      <w:r w:rsidRPr="00257479">
        <w:rPr>
          <w:lang w:val="en-US" w:eastAsia="ja-JP"/>
        </w:rPr>
        <w:t xml:space="preserve">From an RF perspective, emission levels decrease with frequency offset from the edge of the operating band. Therefore, it is reasonable to interpret that the requirement may apply to BSs that support a frequency range that partially or completely overlaps with </w:t>
      </w:r>
      <w:r>
        <w:rPr>
          <w:lang w:val="en-US" w:eastAsia="ja-JP"/>
        </w:rPr>
        <w:t>37</w:t>
      </w:r>
      <w:r w:rsidRPr="00257479">
        <w:rPr>
          <w:lang w:val="en-US" w:eastAsia="ja-JP"/>
        </w:rPr>
        <w:t xml:space="preserve"> </w:t>
      </w:r>
      <w:r>
        <w:rPr>
          <w:lang w:val="en-US" w:eastAsia="ja-JP"/>
        </w:rPr>
        <w:t>-</w:t>
      </w:r>
      <w:r w:rsidRPr="00257479">
        <w:rPr>
          <w:lang w:val="en-US" w:eastAsia="ja-JP"/>
        </w:rPr>
        <w:t xml:space="preserve"> </w:t>
      </w:r>
      <w:r>
        <w:rPr>
          <w:lang w:val="en-US" w:eastAsia="ja-JP"/>
        </w:rPr>
        <w:t>40</w:t>
      </w:r>
      <w:r w:rsidRPr="00257479">
        <w:rPr>
          <w:lang w:val="en-US" w:eastAsia="ja-JP"/>
        </w:rPr>
        <w:t xml:space="preserve">.5GHz. </w:t>
      </w:r>
      <w:r>
        <w:rPr>
          <w:lang w:val="en-US" w:eastAsia="ja-JP"/>
        </w:rPr>
        <w:t>This means that</w:t>
      </w:r>
      <w:r w:rsidRPr="00257479">
        <w:rPr>
          <w:lang w:val="en-US" w:eastAsia="ja-JP"/>
        </w:rPr>
        <w:t xml:space="preserve"> the requirement for EESS (pass</w:t>
      </w:r>
      <w:r>
        <w:rPr>
          <w:lang w:val="en-US" w:eastAsia="ja-JP"/>
        </w:rPr>
        <w:t>ive) protection applies to Case</w:t>
      </w:r>
      <w:r w:rsidRPr="00257479">
        <w:rPr>
          <w:lang w:val="en-US" w:eastAsia="ja-JP"/>
        </w:rPr>
        <w:t xml:space="preserve"> 1 and 2, but not to Case 3.</w:t>
      </w:r>
    </w:p>
    <w:p w14:paraId="37E2BFCF" w14:textId="443F5735" w:rsidR="006D440B" w:rsidRPr="006D440B" w:rsidRDefault="006D440B" w:rsidP="006D440B">
      <w:pPr>
        <w:jc w:val="both"/>
        <w:rPr>
          <w:b/>
          <w:lang w:val="en-US" w:eastAsia="ja-JP"/>
        </w:rPr>
      </w:pPr>
      <w:r w:rsidRPr="00820203">
        <w:rPr>
          <w:b/>
          <w:lang w:val="en-US" w:eastAsia="ja-JP"/>
        </w:rPr>
        <w:t xml:space="preserve">Proposal 2: </w:t>
      </w:r>
      <w:r>
        <w:rPr>
          <w:b/>
          <w:lang w:val="en-US" w:eastAsia="ja-JP"/>
        </w:rPr>
        <w:t>The requirement for the EESS (passive) protection applies to BSs that support a frequency range that partially or completely overlaps with</w:t>
      </w:r>
      <w:r w:rsidRPr="006D440B">
        <w:rPr>
          <w:rFonts w:hint="eastAsia"/>
          <w:b/>
          <w:lang w:val="en-US" w:eastAsia="ja-JP"/>
        </w:rPr>
        <w:t>“</w:t>
      </w:r>
      <w:r w:rsidRPr="006D440B">
        <w:rPr>
          <w:b/>
          <w:lang w:val="en-US" w:eastAsia="ja-JP"/>
        </w:rPr>
        <w:t>Frequency band for IMT station”</w:t>
      </w:r>
      <w:r w:rsidR="001E7114">
        <w:rPr>
          <w:b/>
          <w:lang w:val="en-US" w:eastAsia="ja-JP"/>
        </w:rPr>
        <w:t xml:space="preserve"> (i.e.</w:t>
      </w:r>
      <w:r>
        <w:rPr>
          <w:b/>
          <w:lang w:val="en-US" w:eastAsia="ja-JP"/>
        </w:rPr>
        <w:t>, 37 – 40.5 GHz).</w:t>
      </w:r>
    </w:p>
    <w:p w14:paraId="486673F0" w14:textId="55A6B9A3" w:rsidR="006D440B" w:rsidRPr="00D464D6" w:rsidRDefault="006D440B" w:rsidP="006D440B">
      <w:pPr>
        <w:jc w:val="both"/>
        <w:rPr>
          <w:lang w:val="en-US" w:eastAsia="ja-JP"/>
        </w:rPr>
      </w:pPr>
      <w:r>
        <w:rPr>
          <w:lang w:val="en-US" w:eastAsia="ja-JP"/>
        </w:rPr>
        <w:t xml:space="preserve">Finally, </w:t>
      </w:r>
      <w:r w:rsidR="00D464D6">
        <w:rPr>
          <w:lang w:val="en-US" w:eastAsia="ja-JP"/>
        </w:rPr>
        <w:t>the following limits can be considered in 3GPP specifications:</w:t>
      </w:r>
    </w:p>
    <w:p w14:paraId="51EBB731" w14:textId="4917B244" w:rsidR="006A66E3" w:rsidRPr="00D464D6" w:rsidRDefault="00746271" w:rsidP="00D464D6">
      <w:pPr>
        <w:numPr>
          <w:ilvl w:val="0"/>
          <w:numId w:val="24"/>
        </w:numPr>
        <w:jc w:val="both"/>
        <w:rPr>
          <w:lang w:val="en-US" w:eastAsia="ja-JP"/>
        </w:rPr>
      </w:pPr>
      <w:r>
        <w:rPr>
          <w:lang w:val="en-US" w:eastAsia="ja-JP"/>
        </w:rPr>
        <w:t>-13</w:t>
      </w:r>
      <w:r w:rsidR="0006721B">
        <w:rPr>
          <w:lang w:val="en-US" w:eastAsia="ja-JP"/>
        </w:rPr>
        <w:t xml:space="preserve"> </w:t>
      </w:r>
      <w:r>
        <w:rPr>
          <w:lang w:val="en-US" w:eastAsia="ja-JP"/>
        </w:rPr>
        <w:t>dBm/MHz</w:t>
      </w:r>
      <w:r w:rsidR="0006721B">
        <w:rPr>
          <w:lang w:val="en-US" w:eastAsia="ja-JP"/>
        </w:rPr>
        <w:t xml:space="preserve">  (= -43dBW/MHz)</w:t>
      </w:r>
      <w:r w:rsidRPr="0006721B">
        <w:rPr>
          <w:lang w:val="en-US" w:eastAsia="ja-JP"/>
        </w:rPr>
        <w:t xml:space="preserve"> </w:t>
      </w:r>
      <w:r w:rsidR="00D464D6">
        <w:rPr>
          <w:rFonts w:hint="eastAsia"/>
          <w:lang w:val="en-US" w:eastAsia="ja-JP"/>
        </w:rPr>
        <w:t xml:space="preserve"> and </w:t>
      </w:r>
      <w:r w:rsidRPr="00D464D6">
        <w:rPr>
          <w:lang w:val="en-US" w:eastAsia="ja-JP"/>
        </w:rPr>
        <w:t>+7</w:t>
      </w:r>
      <w:r w:rsidR="0006721B" w:rsidRPr="00D464D6">
        <w:rPr>
          <w:lang w:val="en-US" w:eastAsia="ja-JP"/>
        </w:rPr>
        <w:t xml:space="preserve"> </w:t>
      </w:r>
      <w:r w:rsidRPr="00D464D6">
        <w:rPr>
          <w:lang w:val="en-US" w:eastAsia="ja-JP"/>
        </w:rPr>
        <w:t>dBm/GHz</w:t>
      </w:r>
      <w:r w:rsidR="0006721B" w:rsidRPr="00D464D6">
        <w:rPr>
          <w:lang w:val="en-US" w:eastAsia="ja-JP"/>
        </w:rPr>
        <w:t xml:space="preserve"> (= -23dBW/GHz)</w:t>
      </w:r>
    </w:p>
    <w:p w14:paraId="5A1B3B65" w14:textId="26926FA4" w:rsidR="006D440B" w:rsidRPr="00BC7493" w:rsidRDefault="006D440B" w:rsidP="006D440B">
      <w:pPr>
        <w:jc w:val="both"/>
        <w:rPr>
          <w:b/>
          <w:lang w:eastAsia="ja-JP"/>
        </w:rPr>
      </w:pPr>
      <w:r w:rsidRPr="00BC7493">
        <w:rPr>
          <w:b/>
          <w:lang w:eastAsia="ja-JP"/>
        </w:rPr>
        <w:lastRenderedPageBreak/>
        <w:t xml:space="preserve">Proposal 3: </w:t>
      </w:r>
      <w:r w:rsidR="00D464D6">
        <w:rPr>
          <w:b/>
          <w:lang w:eastAsia="ja-JP"/>
        </w:rPr>
        <w:t xml:space="preserve">Define both </w:t>
      </w:r>
      <w:r>
        <w:rPr>
          <w:b/>
          <w:lang w:eastAsia="ja-JP"/>
        </w:rPr>
        <w:t>limit</w:t>
      </w:r>
      <w:r w:rsidR="00D464D6">
        <w:rPr>
          <w:b/>
          <w:lang w:eastAsia="ja-JP"/>
        </w:rPr>
        <w:t>s</w:t>
      </w:r>
      <w:r>
        <w:rPr>
          <w:b/>
          <w:lang w:eastAsia="ja-JP"/>
        </w:rPr>
        <w:t xml:space="preserve"> of </w:t>
      </w:r>
      <w:r w:rsidR="00D464D6">
        <w:rPr>
          <w:b/>
          <w:lang w:eastAsia="ja-JP"/>
        </w:rPr>
        <w:t xml:space="preserve">-13dBm/MHz and </w:t>
      </w:r>
      <w:r>
        <w:rPr>
          <w:b/>
          <w:lang w:eastAsia="ja-JP"/>
        </w:rPr>
        <w:t>+7dBm/GHz in the frequency range 36 -37 GHz for the EESS (passive) protection.</w:t>
      </w:r>
    </w:p>
    <w:p w14:paraId="4B1B7460" w14:textId="2C4C5EB7" w:rsidR="006D440B" w:rsidRPr="006D440B" w:rsidRDefault="006D440B" w:rsidP="006D440B">
      <w:pPr>
        <w:rPr>
          <w:lang w:val="en-US" w:eastAsia="ja-JP"/>
        </w:rPr>
      </w:pPr>
      <w:r>
        <w:rPr>
          <w:lang w:val="en-US" w:eastAsia="ja-JP"/>
        </w:rPr>
        <w:t>Based on above discussion, the new additional OBUE requirement</w:t>
      </w:r>
      <w:r w:rsidR="00495DCE">
        <w:rPr>
          <w:lang w:val="en-US" w:eastAsia="ja-JP"/>
        </w:rPr>
        <w:t>s</w:t>
      </w:r>
      <w:r>
        <w:rPr>
          <w:lang w:val="en-US" w:eastAsia="ja-JP"/>
        </w:rPr>
        <w:t xml:space="preserve"> for </w:t>
      </w:r>
      <w:r w:rsidR="00495DCE">
        <w:rPr>
          <w:lang w:val="en-US" w:eastAsia="ja-JP"/>
        </w:rPr>
        <w:t>the EESS (passive) protection are</w:t>
      </w:r>
      <w:r>
        <w:rPr>
          <w:lang w:val="en-US" w:eastAsia="ja-JP"/>
        </w:rPr>
        <w:t xml:space="preserve"> proposed as Table 1.</w:t>
      </w:r>
    </w:p>
    <w:p w14:paraId="1FA3E9F1" w14:textId="40B09389" w:rsidR="0031464C" w:rsidRPr="006D440B" w:rsidRDefault="0031464C" w:rsidP="006D440B">
      <w:pPr>
        <w:jc w:val="center"/>
        <w:rPr>
          <w:rFonts w:ascii="Arial" w:hAnsi="Arial"/>
          <w:b/>
        </w:rPr>
      </w:pPr>
      <w:r w:rsidRPr="006D440B">
        <w:rPr>
          <w:rFonts w:ascii="Arial" w:hAnsi="Arial"/>
          <w:b/>
        </w:rPr>
        <w:t xml:space="preserve">Table 1: Proposed additional </w:t>
      </w:r>
      <w:r w:rsidR="006D440B">
        <w:rPr>
          <w:rFonts w:ascii="Arial" w:hAnsi="Arial"/>
          <w:b/>
        </w:rPr>
        <w:t>operating band unwanted emissions</w:t>
      </w:r>
      <w:r w:rsidRPr="006D440B">
        <w:rPr>
          <w:rFonts w:ascii="Arial" w:hAnsi="Arial"/>
          <w:b/>
        </w:rPr>
        <w:t xml:space="preserve"> </w:t>
      </w:r>
      <w:r w:rsidRPr="006D440B">
        <w:rPr>
          <w:rFonts w:ascii="Arial" w:hAnsi="Arial"/>
          <w:b/>
          <w:i/>
        </w:rPr>
        <w:t xml:space="preserve">basic limits </w:t>
      </w:r>
      <w:r w:rsidRPr="006D440B">
        <w:rPr>
          <w:rFonts w:ascii="Arial" w:hAnsi="Arial"/>
          <w:b/>
        </w:rPr>
        <w:t>for protection of EESS (passive)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1464C" w:rsidRPr="00E26D09" w14:paraId="1488885B" w14:textId="77777777" w:rsidTr="008358B6">
        <w:trPr>
          <w:cantSplit/>
          <w:jc w:val="center"/>
        </w:trPr>
        <w:tc>
          <w:tcPr>
            <w:tcW w:w="2538" w:type="dxa"/>
          </w:tcPr>
          <w:p w14:paraId="6E52787F" w14:textId="77777777" w:rsidR="0031464C" w:rsidRPr="00E26D09" w:rsidRDefault="0031464C" w:rsidP="008358B6">
            <w:pPr>
              <w:pStyle w:val="TAH"/>
              <w:rPr>
                <w:rFonts w:cs="Arial"/>
              </w:rPr>
            </w:pPr>
            <w:r w:rsidRPr="007E346D">
              <w:rPr>
                <w:rFonts w:cs="Arial"/>
              </w:rPr>
              <w:t>Frequency range</w:t>
            </w:r>
          </w:p>
        </w:tc>
        <w:tc>
          <w:tcPr>
            <w:tcW w:w="1276" w:type="dxa"/>
          </w:tcPr>
          <w:p w14:paraId="6CE597F2" w14:textId="77777777" w:rsidR="0031464C" w:rsidRPr="00E26D09" w:rsidRDefault="0031464C" w:rsidP="008358B6">
            <w:pPr>
              <w:pStyle w:val="TAH"/>
              <w:rPr>
                <w:rFonts w:cs="Arial"/>
              </w:rPr>
            </w:pPr>
            <w:r w:rsidRPr="007E346D">
              <w:rPr>
                <w:rFonts w:cs="v5.0.0"/>
                <w:i/>
              </w:rPr>
              <w:t>Basic limit</w:t>
            </w:r>
          </w:p>
        </w:tc>
        <w:tc>
          <w:tcPr>
            <w:tcW w:w="1418" w:type="dxa"/>
          </w:tcPr>
          <w:p w14:paraId="3F0309D6" w14:textId="77777777" w:rsidR="0031464C" w:rsidRPr="00E26D09" w:rsidRDefault="0031464C" w:rsidP="008358B6">
            <w:pPr>
              <w:pStyle w:val="TAH"/>
              <w:rPr>
                <w:rFonts w:cs="Arial"/>
              </w:rPr>
            </w:pPr>
            <w:r w:rsidRPr="007A7019">
              <w:rPr>
                <w:rFonts w:cs="Arial"/>
                <w:i/>
              </w:rPr>
              <w:t>Measurement Bandwidth</w:t>
            </w:r>
          </w:p>
        </w:tc>
        <w:tc>
          <w:tcPr>
            <w:tcW w:w="3617" w:type="dxa"/>
          </w:tcPr>
          <w:p w14:paraId="729D385F" w14:textId="77777777" w:rsidR="0031464C" w:rsidRPr="00E26D09" w:rsidRDefault="0031464C" w:rsidP="008358B6">
            <w:pPr>
              <w:pStyle w:val="TAH"/>
              <w:rPr>
                <w:rFonts w:cs="Arial"/>
              </w:rPr>
            </w:pPr>
            <w:r w:rsidRPr="007E346D">
              <w:rPr>
                <w:rFonts w:cs="Arial"/>
              </w:rPr>
              <w:t>Note</w:t>
            </w:r>
          </w:p>
        </w:tc>
      </w:tr>
      <w:tr w:rsidR="00D464D6" w:rsidRPr="00E26D09" w14:paraId="1BBE959A" w14:textId="77777777" w:rsidTr="00313B74">
        <w:trPr>
          <w:cantSplit/>
          <w:trHeight w:val="163"/>
          <w:jc w:val="center"/>
        </w:trPr>
        <w:tc>
          <w:tcPr>
            <w:tcW w:w="2538" w:type="dxa"/>
            <w:vMerge w:val="restart"/>
            <w:tcBorders>
              <w:top w:val="single" w:sz="4" w:space="0" w:color="auto"/>
            </w:tcBorders>
          </w:tcPr>
          <w:p w14:paraId="54E3B7A4" w14:textId="083DF03B" w:rsidR="00D464D6" w:rsidRPr="00E26D09" w:rsidRDefault="00D464D6" w:rsidP="001A22C2">
            <w:pPr>
              <w:pStyle w:val="TAC"/>
              <w:rPr>
                <w:rFonts w:cs="Arial"/>
              </w:rPr>
            </w:pPr>
            <w:r>
              <w:rPr>
                <w:rFonts w:cs="Arial"/>
              </w:rPr>
              <w:t>36</w:t>
            </w:r>
            <w:r w:rsidRPr="00E26D09">
              <w:rPr>
                <w:rFonts w:cs="Arial"/>
              </w:rPr>
              <w:t xml:space="preserve"> – </w:t>
            </w:r>
            <w:r>
              <w:rPr>
                <w:rFonts w:cs="Arial"/>
              </w:rPr>
              <w:t>37</w:t>
            </w:r>
            <w:r w:rsidRPr="00E26D09">
              <w:rPr>
                <w:rFonts w:cs="Arial"/>
              </w:rPr>
              <w:t xml:space="preserve"> </w:t>
            </w:r>
            <w:r>
              <w:rPr>
                <w:rFonts w:cs="Arial"/>
              </w:rPr>
              <w:t>G</w:t>
            </w:r>
            <w:r w:rsidRPr="00E26D09">
              <w:rPr>
                <w:rFonts w:cs="Arial"/>
              </w:rPr>
              <w:t>Hz</w:t>
            </w:r>
          </w:p>
        </w:tc>
        <w:tc>
          <w:tcPr>
            <w:tcW w:w="1276" w:type="dxa"/>
            <w:tcBorders>
              <w:top w:val="single" w:sz="4" w:space="0" w:color="auto"/>
              <w:bottom w:val="single" w:sz="4" w:space="0" w:color="auto"/>
            </w:tcBorders>
          </w:tcPr>
          <w:p w14:paraId="3F08EB57" w14:textId="16C08B87" w:rsidR="00D464D6" w:rsidRPr="00E26D09" w:rsidRDefault="00D464D6" w:rsidP="00D464D6">
            <w:pPr>
              <w:pStyle w:val="TAC"/>
              <w:rPr>
                <w:rFonts w:cs="Arial"/>
              </w:rPr>
            </w:pPr>
            <w:r>
              <w:t>-13dBm</w:t>
            </w:r>
          </w:p>
        </w:tc>
        <w:tc>
          <w:tcPr>
            <w:tcW w:w="1418" w:type="dxa"/>
            <w:tcBorders>
              <w:top w:val="single" w:sz="4" w:space="0" w:color="auto"/>
              <w:bottom w:val="single" w:sz="4" w:space="0" w:color="auto"/>
            </w:tcBorders>
          </w:tcPr>
          <w:p w14:paraId="54393D80" w14:textId="4296AAE5" w:rsidR="00D464D6" w:rsidRPr="00E26D09" w:rsidRDefault="00D464D6" w:rsidP="001A22C2">
            <w:pPr>
              <w:pStyle w:val="TAC"/>
              <w:rPr>
                <w:rFonts w:cs="Arial"/>
              </w:rPr>
            </w:pPr>
            <w:r>
              <w:rPr>
                <w:rFonts w:cs="Arial"/>
              </w:rPr>
              <w:t>M</w:t>
            </w:r>
            <w:r w:rsidRPr="00E26D09">
              <w:rPr>
                <w:rFonts w:cs="Arial"/>
              </w:rPr>
              <w:t>Hz</w:t>
            </w:r>
          </w:p>
        </w:tc>
        <w:tc>
          <w:tcPr>
            <w:tcW w:w="3617" w:type="dxa"/>
            <w:vMerge w:val="restart"/>
            <w:tcBorders>
              <w:top w:val="single" w:sz="4" w:space="0" w:color="auto"/>
            </w:tcBorders>
          </w:tcPr>
          <w:p w14:paraId="32F9299F" w14:textId="2EBD0977" w:rsidR="00D464D6" w:rsidRPr="00E26D09" w:rsidRDefault="00D464D6" w:rsidP="00746271">
            <w:pPr>
              <w:pStyle w:val="TAC"/>
              <w:rPr>
                <w:rFonts w:cs="Arial"/>
              </w:rPr>
            </w:pPr>
            <w:r w:rsidRPr="00E26D09">
              <w:rPr>
                <w:rFonts w:cs="Arial"/>
              </w:rPr>
              <w:t xml:space="preserve">Applicable </w:t>
            </w:r>
            <w:r>
              <w:rPr>
                <w:rFonts w:cs="Arial"/>
              </w:rPr>
              <w:t>to NR BS operating in Band n259</w:t>
            </w:r>
            <w:r w:rsidRPr="001A22C2">
              <w:rPr>
                <w:rFonts w:cs="Arial"/>
              </w:rPr>
              <w:t xml:space="preserve">, </w:t>
            </w:r>
            <w:r>
              <w:rPr>
                <w:rFonts w:cs="Arial"/>
              </w:rPr>
              <w:t xml:space="preserve">with </w:t>
            </w:r>
            <w:r w:rsidRPr="001A22C2">
              <w:rPr>
                <w:rFonts w:cs="Arial"/>
              </w:rPr>
              <w:t>supported frequency range partially or completely overlap</w:t>
            </w:r>
            <w:r>
              <w:rPr>
                <w:rFonts w:cs="Arial"/>
              </w:rPr>
              <w:t>s with</w:t>
            </w:r>
            <w:r w:rsidRPr="001A22C2">
              <w:rPr>
                <w:rFonts w:cs="Arial"/>
              </w:rPr>
              <w:t xml:space="preserve"> </w:t>
            </w:r>
            <w:r>
              <w:rPr>
                <w:rFonts w:cs="Arial"/>
              </w:rPr>
              <w:t>37</w:t>
            </w:r>
            <w:r w:rsidRPr="001A22C2">
              <w:rPr>
                <w:rFonts w:cs="Arial"/>
              </w:rPr>
              <w:t>-</w:t>
            </w:r>
            <w:r>
              <w:rPr>
                <w:rFonts w:cs="Arial"/>
              </w:rPr>
              <w:t>40</w:t>
            </w:r>
            <w:r w:rsidRPr="001A22C2">
              <w:rPr>
                <w:rFonts w:cs="Arial"/>
              </w:rPr>
              <w:t>.5 GHz</w:t>
            </w:r>
            <w:r>
              <w:rPr>
                <w:rFonts w:cs="Arial"/>
              </w:rPr>
              <w:t>. T</w:t>
            </w:r>
            <w:r>
              <w:t xml:space="preserve">he requirement applies even though </w:t>
            </w:r>
            <w:r w:rsidRPr="00E26D09">
              <w:t>part of the range falls in the spurious domain</w:t>
            </w:r>
            <w:r>
              <w:t>.</w:t>
            </w:r>
          </w:p>
        </w:tc>
      </w:tr>
      <w:tr w:rsidR="00D464D6" w:rsidRPr="00E26D09" w14:paraId="207E9162" w14:textId="77777777" w:rsidTr="00313B74">
        <w:trPr>
          <w:cantSplit/>
          <w:trHeight w:val="163"/>
          <w:jc w:val="center"/>
        </w:trPr>
        <w:tc>
          <w:tcPr>
            <w:tcW w:w="2538" w:type="dxa"/>
            <w:vMerge/>
          </w:tcPr>
          <w:p w14:paraId="14157D82" w14:textId="77777777" w:rsidR="00D464D6" w:rsidRDefault="00D464D6" w:rsidP="00D464D6">
            <w:pPr>
              <w:pStyle w:val="TAC"/>
              <w:rPr>
                <w:rFonts w:cs="Arial"/>
              </w:rPr>
            </w:pPr>
          </w:p>
        </w:tc>
        <w:tc>
          <w:tcPr>
            <w:tcW w:w="1276" w:type="dxa"/>
            <w:tcBorders>
              <w:top w:val="single" w:sz="4" w:space="0" w:color="auto"/>
            </w:tcBorders>
          </w:tcPr>
          <w:p w14:paraId="177CAF15" w14:textId="2734A703" w:rsidR="00D464D6" w:rsidRDefault="00D464D6" w:rsidP="00D464D6">
            <w:pPr>
              <w:pStyle w:val="TAC"/>
            </w:pPr>
            <w:r>
              <w:t>+7dBm</w:t>
            </w:r>
          </w:p>
        </w:tc>
        <w:tc>
          <w:tcPr>
            <w:tcW w:w="1418" w:type="dxa"/>
            <w:tcBorders>
              <w:top w:val="single" w:sz="4" w:space="0" w:color="auto"/>
            </w:tcBorders>
          </w:tcPr>
          <w:p w14:paraId="25557DB7" w14:textId="29F7DBC2" w:rsidR="00D464D6" w:rsidRDefault="00D464D6" w:rsidP="00D464D6">
            <w:pPr>
              <w:pStyle w:val="TAC"/>
              <w:rPr>
                <w:rFonts w:cs="Arial"/>
              </w:rPr>
            </w:pPr>
            <w:r>
              <w:rPr>
                <w:rFonts w:cs="Arial"/>
              </w:rPr>
              <w:t>G</w:t>
            </w:r>
            <w:r w:rsidRPr="00E26D09">
              <w:rPr>
                <w:rFonts w:cs="Arial"/>
              </w:rPr>
              <w:t>Hz</w:t>
            </w:r>
          </w:p>
        </w:tc>
        <w:tc>
          <w:tcPr>
            <w:tcW w:w="3617" w:type="dxa"/>
            <w:vMerge/>
          </w:tcPr>
          <w:p w14:paraId="5BC49B16" w14:textId="77777777" w:rsidR="00D464D6" w:rsidRPr="00E26D09" w:rsidRDefault="00D464D6" w:rsidP="00D464D6">
            <w:pPr>
              <w:pStyle w:val="TAC"/>
              <w:rPr>
                <w:rFonts w:cs="Arial"/>
              </w:rPr>
            </w:pPr>
          </w:p>
        </w:tc>
      </w:tr>
    </w:tbl>
    <w:p w14:paraId="0FB4A17D" w14:textId="77777777" w:rsidR="0031464C" w:rsidRDefault="0031464C" w:rsidP="00A46548">
      <w:pPr>
        <w:jc w:val="both"/>
        <w:rPr>
          <w:b/>
          <w:lang w:val="en-US" w:eastAsia="ja-JP"/>
        </w:rPr>
      </w:pPr>
    </w:p>
    <w:p w14:paraId="377B7E05" w14:textId="7DE04B8B" w:rsidR="00A33BED" w:rsidRPr="00A33BED" w:rsidRDefault="00A33BED" w:rsidP="00A33BED">
      <w:pPr>
        <w:pStyle w:val="1"/>
      </w:pPr>
      <w:r>
        <w:t>3.</w:t>
      </w:r>
      <w:r>
        <w:tab/>
      </w:r>
      <w:r w:rsidR="001A22C2">
        <w:t>C</w:t>
      </w:r>
      <w:r>
        <w:t>onclusion</w:t>
      </w:r>
    </w:p>
    <w:p w14:paraId="3D08429A" w14:textId="253B92E3" w:rsidR="001A22C2" w:rsidRDefault="00A33BED" w:rsidP="00A33BED">
      <w:pPr>
        <w:jc w:val="both"/>
        <w:rPr>
          <w:lang w:eastAsia="ja-JP"/>
        </w:rPr>
      </w:pPr>
      <w:r>
        <w:rPr>
          <w:lang w:eastAsia="ja-JP"/>
        </w:rPr>
        <w:t xml:space="preserve">In this contribution, </w:t>
      </w:r>
      <w:r w:rsidR="00A46548">
        <w:rPr>
          <w:lang w:eastAsia="ja-JP"/>
        </w:rPr>
        <w:t xml:space="preserve">the approach to incorporate the EESS protection </w:t>
      </w:r>
      <w:r w:rsidR="001A22C2">
        <w:rPr>
          <w:lang w:eastAsia="ja-JP"/>
        </w:rPr>
        <w:t>applicable to Band n</w:t>
      </w:r>
      <w:r w:rsidR="00746271">
        <w:rPr>
          <w:lang w:eastAsia="ja-JP"/>
        </w:rPr>
        <w:t>259</w:t>
      </w:r>
      <w:r w:rsidR="00A46548">
        <w:rPr>
          <w:lang w:eastAsia="ja-JP"/>
        </w:rPr>
        <w:t>. The following proposals are obtained.</w:t>
      </w:r>
    </w:p>
    <w:p w14:paraId="25BBCCBD" w14:textId="77777777" w:rsidR="00D464D6" w:rsidRDefault="00D464D6" w:rsidP="00D464D6">
      <w:pPr>
        <w:jc w:val="both"/>
        <w:rPr>
          <w:b/>
          <w:lang w:val="en-US" w:eastAsia="ja-JP"/>
        </w:rPr>
      </w:pPr>
      <w:r>
        <w:rPr>
          <w:b/>
          <w:lang w:val="en-US" w:eastAsia="ja-JP"/>
        </w:rPr>
        <w:t xml:space="preserve">Proposal 1: Introduce </w:t>
      </w:r>
      <w:r w:rsidRPr="00F33C1F">
        <w:rPr>
          <w:b/>
          <w:lang w:val="en-US" w:eastAsia="ja-JP"/>
        </w:rPr>
        <w:t xml:space="preserve">new </w:t>
      </w:r>
      <w:r>
        <w:rPr>
          <w:b/>
          <w:lang w:val="en-US" w:eastAsia="ja-JP"/>
        </w:rPr>
        <w:t xml:space="preserve">additional </w:t>
      </w:r>
      <w:r w:rsidRPr="00F33C1F">
        <w:rPr>
          <w:b/>
          <w:lang w:val="en-US" w:eastAsia="ja-JP"/>
        </w:rPr>
        <w:t>OBUE requirement</w:t>
      </w:r>
      <w:r>
        <w:rPr>
          <w:b/>
          <w:lang w:val="en-US" w:eastAsia="ja-JP"/>
        </w:rPr>
        <w:t>s</w:t>
      </w:r>
      <w:r w:rsidRPr="00F33C1F">
        <w:rPr>
          <w:b/>
          <w:lang w:val="en-US" w:eastAsia="ja-JP"/>
        </w:rPr>
        <w:t xml:space="preserve"> for the EESS</w:t>
      </w:r>
      <w:r>
        <w:rPr>
          <w:b/>
          <w:lang w:val="en-US" w:eastAsia="ja-JP"/>
        </w:rPr>
        <w:t xml:space="preserve"> (passive)</w:t>
      </w:r>
      <w:r w:rsidRPr="00F33C1F">
        <w:rPr>
          <w:b/>
          <w:lang w:val="en-US" w:eastAsia="ja-JP"/>
        </w:rPr>
        <w:t xml:space="preserve"> </w:t>
      </w:r>
      <w:r>
        <w:rPr>
          <w:b/>
          <w:lang w:val="en-US" w:eastAsia="ja-JP"/>
        </w:rPr>
        <w:t xml:space="preserve">(36 – 37 GHz) </w:t>
      </w:r>
      <w:r w:rsidRPr="00F33C1F">
        <w:rPr>
          <w:b/>
          <w:lang w:val="en-US" w:eastAsia="ja-JP"/>
        </w:rPr>
        <w:t>protection.</w:t>
      </w:r>
    </w:p>
    <w:p w14:paraId="0E5BD74E" w14:textId="77777777" w:rsidR="00D464D6" w:rsidRPr="006D440B" w:rsidRDefault="00D464D6" w:rsidP="00D464D6">
      <w:pPr>
        <w:jc w:val="both"/>
        <w:rPr>
          <w:b/>
          <w:lang w:val="en-US" w:eastAsia="ja-JP"/>
        </w:rPr>
      </w:pPr>
      <w:r w:rsidRPr="00820203">
        <w:rPr>
          <w:b/>
          <w:lang w:val="en-US" w:eastAsia="ja-JP"/>
        </w:rPr>
        <w:t xml:space="preserve">Proposal 2: </w:t>
      </w:r>
      <w:r>
        <w:rPr>
          <w:b/>
          <w:lang w:val="en-US" w:eastAsia="ja-JP"/>
        </w:rPr>
        <w:t>The requirement for the EESS (passive) protection applies to BSs that support a frequency range that partially or completely overlaps with</w:t>
      </w:r>
      <w:r w:rsidRPr="006D440B">
        <w:rPr>
          <w:rFonts w:hint="eastAsia"/>
          <w:b/>
          <w:lang w:val="en-US" w:eastAsia="ja-JP"/>
        </w:rPr>
        <w:t>“</w:t>
      </w:r>
      <w:r w:rsidRPr="006D440B">
        <w:rPr>
          <w:b/>
          <w:lang w:val="en-US" w:eastAsia="ja-JP"/>
        </w:rPr>
        <w:t>Frequency band for IMT station”</w:t>
      </w:r>
      <w:r>
        <w:rPr>
          <w:b/>
          <w:lang w:val="en-US" w:eastAsia="ja-JP"/>
        </w:rPr>
        <w:t xml:space="preserve"> (i.e., 37 – 40.5 GHz).</w:t>
      </w:r>
    </w:p>
    <w:p w14:paraId="24DB8BB0" w14:textId="77777777" w:rsidR="00D464D6" w:rsidRPr="00BC7493" w:rsidRDefault="00D464D6" w:rsidP="00D464D6">
      <w:pPr>
        <w:jc w:val="both"/>
        <w:rPr>
          <w:b/>
          <w:lang w:eastAsia="ja-JP"/>
        </w:rPr>
      </w:pPr>
      <w:r w:rsidRPr="00BC7493">
        <w:rPr>
          <w:b/>
          <w:lang w:eastAsia="ja-JP"/>
        </w:rPr>
        <w:t xml:space="preserve">Proposal 3: </w:t>
      </w:r>
      <w:r>
        <w:rPr>
          <w:b/>
          <w:lang w:eastAsia="ja-JP"/>
        </w:rPr>
        <w:t>Define both limits of -13dBm/MHz and +7dBm/GHz in the frequency range 36 -37 GHz for the EESS (passive) protection.</w:t>
      </w:r>
    </w:p>
    <w:p w14:paraId="1C275824" w14:textId="77777777" w:rsidR="00D464D6" w:rsidRPr="006D440B" w:rsidRDefault="00D464D6" w:rsidP="00D464D6">
      <w:pPr>
        <w:jc w:val="center"/>
        <w:rPr>
          <w:rFonts w:ascii="Arial" w:hAnsi="Arial"/>
          <w:b/>
        </w:rPr>
      </w:pPr>
      <w:r w:rsidRPr="006D440B">
        <w:rPr>
          <w:rFonts w:ascii="Arial" w:hAnsi="Arial"/>
          <w:b/>
        </w:rPr>
        <w:t xml:space="preserve">Table 1: Proposed additional </w:t>
      </w:r>
      <w:r>
        <w:rPr>
          <w:rFonts w:ascii="Arial" w:hAnsi="Arial"/>
          <w:b/>
        </w:rPr>
        <w:t>operating band unwanted emissions</w:t>
      </w:r>
      <w:r w:rsidRPr="006D440B">
        <w:rPr>
          <w:rFonts w:ascii="Arial" w:hAnsi="Arial"/>
          <w:b/>
        </w:rPr>
        <w:t xml:space="preserve"> </w:t>
      </w:r>
      <w:r w:rsidRPr="006D440B">
        <w:rPr>
          <w:rFonts w:ascii="Arial" w:hAnsi="Arial"/>
          <w:b/>
          <w:i/>
        </w:rPr>
        <w:t xml:space="preserve">basic limits </w:t>
      </w:r>
      <w:r w:rsidRPr="006D440B">
        <w:rPr>
          <w:rFonts w:ascii="Arial" w:hAnsi="Arial"/>
          <w:b/>
        </w:rPr>
        <w:t>for protection of EESS (passive)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464D6" w:rsidRPr="00E26D09" w14:paraId="2E64019D" w14:textId="77777777" w:rsidTr="00955531">
        <w:trPr>
          <w:cantSplit/>
          <w:jc w:val="center"/>
        </w:trPr>
        <w:tc>
          <w:tcPr>
            <w:tcW w:w="2538" w:type="dxa"/>
          </w:tcPr>
          <w:p w14:paraId="2C6D187F" w14:textId="77777777" w:rsidR="00D464D6" w:rsidRPr="00E26D09" w:rsidRDefault="00D464D6" w:rsidP="00955531">
            <w:pPr>
              <w:pStyle w:val="TAH"/>
              <w:rPr>
                <w:rFonts w:cs="Arial"/>
              </w:rPr>
            </w:pPr>
            <w:r w:rsidRPr="007E346D">
              <w:rPr>
                <w:rFonts w:cs="Arial"/>
              </w:rPr>
              <w:t>Frequency range</w:t>
            </w:r>
          </w:p>
        </w:tc>
        <w:tc>
          <w:tcPr>
            <w:tcW w:w="1276" w:type="dxa"/>
          </w:tcPr>
          <w:p w14:paraId="70519B8C" w14:textId="77777777" w:rsidR="00D464D6" w:rsidRPr="00E26D09" w:rsidRDefault="00D464D6" w:rsidP="00955531">
            <w:pPr>
              <w:pStyle w:val="TAH"/>
              <w:rPr>
                <w:rFonts w:cs="Arial"/>
              </w:rPr>
            </w:pPr>
            <w:r w:rsidRPr="007E346D">
              <w:rPr>
                <w:rFonts w:cs="v5.0.0"/>
                <w:i/>
              </w:rPr>
              <w:t>Basic limit</w:t>
            </w:r>
          </w:p>
        </w:tc>
        <w:tc>
          <w:tcPr>
            <w:tcW w:w="1418" w:type="dxa"/>
          </w:tcPr>
          <w:p w14:paraId="05C93AC8" w14:textId="77777777" w:rsidR="00D464D6" w:rsidRPr="00E26D09" w:rsidRDefault="00D464D6" w:rsidP="00955531">
            <w:pPr>
              <w:pStyle w:val="TAH"/>
              <w:rPr>
                <w:rFonts w:cs="Arial"/>
              </w:rPr>
            </w:pPr>
            <w:r w:rsidRPr="007A7019">
              <w:rPr>
                <w:rFonts w:cs="Arial"/>
                <w:i/>
              </w:rPr>
              <w:t>Measurement Bandwidth</w:t>
            </w:r>
          </w:p>
        </w:tc>
        <w:tc>
          <w:tcPr>
            <w:tcW w:w="3617" w:type="dxa"/>
          </w:tcPr>
          <w:p w14:paraId="13E0B3F2" w14:textId="77777777" w:rsidR="00D464D6" w:rsidRPr="00E26D09" w:rsidRDefault="00D464D6" w:rsidP="00955531">
            <w:pPr>
              <w:pStyle w:val="TAH"/>
              <w:rPr>
                <w:rFonts w:cs="Arial"/>
              </w:rPr>
            </w:pPr>
            <w:r w:rsidRPr="007E346D">
              <w:rPr>
                <w:rFonts w:cs="Arial"/>
              </w:rPr>
              <w:t>Note</w:t>
            </w:r>
          </w:p>
        </w:tc>
      </w:tr>
      <w:tr w:rsidR="00D464D6" w:rsidRPr="00E26D09" w14:paraId="33E52490" w14:textId="77777777" w:rsidTr="00955531">
        <w:trPr>
          <w:cantSplit/>
          <w:trHeight w:val="163"/>
          <w:jc w:val="center"/>
        </w:trPr>
        <w:tc>
          <w:tcPr>
            <w:tcW w:w="2538" w:type="dxa"/>
            <w:vMerge w:val="restart"/>
            <w:tcBorders>
              <w:top w:val="single" w:sz="4" w:space="0" w:color="auto"/>
            </w:tcBorders>
          </w:tcPr>
          <w:p w14:paraId="4D9EAE70" w14:textId="77777777" w:rsidR="00D464D6" w:rsidRPr="00E26D09" w:rsidRDefault="00D464D6" w:rsidP="00955531">
            <w:pPr>
              <w:pStyle w:val="TAC"/>
              <w:rPr>
                <w:rFonts w:cs="Arial"/>
              </w:rPr>
            </w:pPr>
            <w:r>
              <w:rPr>
                <w:rFonts w:cs="Arial"/>
              </w:rPr>
              <w:t>36</w:t>
            </w:r>
            <w:r w:rsidRPr="00E26D09">
              <w:rPr>
                <w:rFonts w:cs="Arial"/>
              </w:rPr>
              <w:t xml:space="preserve"> – </w:t>
            </w:r>
            <w:r>
              <w:rPr>
                <w:rFonts w:cs="Arial"/>
              </w:rPr>
              <w:t>37</w:t>
            </w:r>
            <w:r w:rsidRPr="00E26D09">
              <w:rPr>
                <w:rFonts w:cs="Arial"/>
              </w:rPr>
              <w:t xml:space="preserve"> </w:t>
            </w:r>
            <w:r>
              <w:rPr>
                <w:rFonts w:cs="Arial"/>
              </w:rPr>
              <w:t>G</w:t>
            </w:r>
            <w:r w:rsidRPr="00E26D09">
              <w:rPr>
                <w:rFonts w:cs="Arial"/>
              </w:rPr>
              <w:t>Hz</w:t>
            </w:r>
          </w:p>
        </w:tc>
        <w:tc>
          <w:tcPr>
            <w:tcW w:w="1276" w:type="dxa"/>
            <w:tcBorders>
              <w:top w:val="single" w:sz="4" w:space="0" w:color="auto"/>
              <w:bottom w:val="single" w:sz="4" w:space="0" w:color="auto"/>
            </w:tcBorders>
          </w:tcPr>
          <w:p w14:paraId="5B96E6B0" w14:textId="77777777" w:rsidR="00D464D6" w:rsidRPr="00E26D09" w:rsidRDefault="00D464D6" w:rsidP="00955531">
            <w:pPr>
              <w:pStyle w:val="TAC"/>
              <w:rPr>
                <w:rFonts w:cs="Arial"/>
              </w:rPr>
            </w:pPr>
            <w:r>
              <w:t>-13dBm</w:t>
            </w:r>
          </w:p>
        </w:tc>
        <w:tc>
          <w:tcPr>
            <w:tcW w:w="1418" w:type="dxa"/>
            <w:tcBorders>
              <w:top w:val="single" w:sz="4" w:space="0" w:color="auto"/>
              <w:bottom w:val="single" w:sz="4" w:space="0" w:color="auto"/>
            </w:tcBorders>
          </w:tcPr>
          <w:p w14:paraId="471CCC46" w14:textId="77777777" w:rsidR="00D464D6" w:rsidRPr="00E26D09" w:rsidRDefault="00D464D6" w:rsidP="00955531">
            <w:pPr>
              <w:pStyle w:val="TAC"/>
              <w:rPr>
                <w:rFonts w:cs="Arial"/>
              </w:rPr>
            </w:pPr>
            <w:r>
              <w:rPr>
                <w:rFonts w:cs="Arial"/>
              </w:rPr>
              <w:t>M</w:t>
            </w:r>
            <w:r w:rsidRPr="00E26D09">
              <w:rPr>
                <w:rFonts w:cs="Arial"/>
              </w:rPr>
              <w:t>Hz</w:t>
            </w:r>
          </w:p>
        </w:tc>
        <w:tc>
          <w:tcPr>
            <w:tcW w:w="3617" w:type="dxa"/>
            <w:vMerge w:val="restart"/>
            <w:tcBorders>
              <w:top w:val="single" w:sz="4" w:space="0" w:color="auto"/>
            </w:tcBorders>
          </w:tcPr>
          <w:p w14:paraId="36D56735" w14:textId="77777777" w:rsidR="00D464D6" w:rsidRPr="00E26D09" w:rsidRDefault="00D464D6" w:rsidP="00955531">
            <w:pPr>
              <w:pStyle w:val="TAC"/>
              <w:rPr>
                <w:rFonts w:cs="Arial"/>
              </w:rPr>
            </w:pPr>
            <w:r w:rsidRPr="00E26D09">
              <w:rPr>
                <w:rFonts w:cs="Arial"/>
              </w:rPr>
              <w:t xml:space="preserve">Applicable </w:t>
            </w:r>
            <w:r>
              <w:rPr>
                <w:rFonts w:cs="Arial"/>
              </w:rPr>
              <w:t>to NR BS operating in Band n259</w:t>
            </w:r>
            <w:r w:rsidRPr="001A22C2">
              <w:rPr>
                <w:rFonts w:cs="Arial"/>
              </w:rPr>
              <w:t xml:space="preserve">, </w:t>
            </w:r>
            <w:r>
              <w:rPr>
                <w:rFonts w:cs="Arial"/>
              </w:rPr>
              <w:t xml:space="preserve">with </w:t>
            </w:r>
            <w:r w:rsidRPr="001A22C2">
              <w:rPr>
                <w:rFonts w:cs="Arial"/>
              </w:rPr>
              <w:t>supported frequency range partially or completely overlap</w:t>
            </w:r>
            <w:r>
              <w:rPr>
                <w:rFonts w:cs="Arial"/>
              </w:rPr>
              <w:t>s with</w:t>
            </w:r>
            <w:r w:rsidRPr="001A22C2">
              <w:rPr>
                <w:rFonts w:cs="Arial"/>
              </w:rPr>
              <w:t xml:space="preserve"> </w:t>
            </w:r>
            <w:r>
              <w:rPr>
                <w:rFonts w:cs="Arial"/>
              </w:rPr>
              <w:t>37</w:t>
            </w:r>
            <w:r w:rsidRPr="001A22C2">
              <w:rPr>
                <w:rFonts w:cs="Arial"/>
              </w:rPr>
              <w:t>-</w:t>
            </w:r>
            <w:r>
              <w:rPr>
                <w:rFonts w:cs="Arial"/>
              </w:rPr>
              <w:t>40</w:t>
            </w:r>
            <w:r w:rsidRPr="001A22C2">
              <w:rPr>
                <w:rFonts w:cs="Arial"/>
              </w:rPr>
              <w:t>.5 GHz</w:t>
            </w:r>
            <w:r>
              <w:rPr>
                <w:rFonts w:cs="Arial"/>
              </w:rPr>
              <w:t>. T</w:t>
            </w:r>
            <w:r>
              <w:t xml:space="preserve">he requirement applies even though </w:t>
            </w:r>
            <w:r w:rsidRPr="00E26D09">
              <w:t>part of the range falls in the spurious domain</w:t>
            </w:r>
            <w:r>
              <w:t>.</w:t>
            </w:r>
          </w:p>
        </w:tc>
      </w:tr>
      <w:tr w:rsidR="00D464D6" w:rsidRPr="00E26D09" w14:paraId="5965EB01" w14:textId="77777777" w:rsidTr="00955531">
        <w:trPr>
          <w:cantSplit/>
          <w:trHeight w:val="163"/>
          <w:jc w:val="center"/>
        </w:trPr>
        <w:tc>
          <w:tcPr>
            <w:tcW w:w="2538" w:type="dxa"/>
            <w:vMerge/>
          </w:tcPr>
          <w:p w14:paraId="78B866A6" w14:textId="77777777" w:rsidR="00D464D6" w:rsidRDefault="00D464D6" w:rsidP="00955531">
            <w:pPr>
              <w:pStyle w:val="TAC"/>
              <w:rPr>
                <w:rFonts w:cs="Arial"/>
              </w:rPr>
            </w:pPr>
          </w:p>
        </w:tc>
        <w:tc>
          <w:tcPr>
            <w:tcW w:w="1276" w:type="dxa"/>
            <w:tcBorders>
              <w:top w:val="single" w:sz="4" w:space="0" w:color="auto"/>
            </w:tcBorders>
          </w:tcPr>
          <w:p w14:paraId="5546F34D" w14:textId="77777777" w:rsidR="00D464D6" w:rsidRDefault="00D464D6" w:rsidP="00955531">
            <w:pPr>
              <w:pStyle w:val="TAC"/>
            </w:pPr>
            <w:r>
              <w:t>+7dBm</w:t>
            </w:r>
          </w:p>
        </w:tc>
        <w:tc>
          <w:tcPr>
            <w:tcW w:w="1418" w:type="dxa"/>
            <w:tcBorders>
              <w:top w:val="single" w:sz="4" w:space="0" w:color="auto"/>
            </w:tcBorders>
          </w:tcPr>
          <w:p w14:paraId="1DF0BAB3" w14:textId="77777777" w:rsidR="00D464D6" w:rsidRDefault="00D464D6" w:rsidP="00955531">
            <w:pPr>
              <w:pStyle w:val="TAC"/>
              <w:rPr>
                <w:rFonts w:cs="Arial"/>
              </w:rPr>
            </w:pPr>
            <w:r>
              <w:rPr>
                <w:rFonts w:cs="Arial"/>
              </w:rPr>
              <w:t>G</w:t>
            </w:r>
            <w:r w:rsidRPr="00E26D09">
              <w:rPr>
                <w:rFonts w:cs="Arial"/>
              </w:rPr>
              <w:t>Hz</w:t>
            </w:r>
          </w:p>
        </w:tc>
        <w:tc>
          <w:tcPr>
            <w:tcW w:w="3617" w:type="dxa"/>
            <w:vMerge/>
          </w:tcPr>
          <w:p w14:paraId="373723D1" w14:textId="77777777" w:rsidR="00D464D6" w:rsidRPr="00E26D09" w:rsidRDefault="00D464D6" w:rsidP="00955531">
            <w:pPr>
              <w:pStyle w:val="TAC"/>
              <w:rPr>
                <w:rFonts w:cs="Arial"/>
              </w:rPr>
            </w:pPr>
          </w:p>
        </w:tc>
      </w:tr>
    </w:tbl>
    <w:p w14:paraId="29BC7433" w14:textId="77777777" w:rsidR="00A33BED" w:rsidRPr="00BF7F29" w:rsidRDefault="00A33BED" w:rsidP="00A33BED">
      <w:pPr>
        <w:pStyle w:val="1"/>
        <w:ind w:left="432" w:hanging="432"/>
        <w:rPr>
          <w:lang w:eastAsia="ja-JP"/>
        </w:rPr>
      </w:pPr>
      <w:r>
        <w:rPr>
          <w:rFonts w:hint="eastAsia"/>
          <w:lang w:eastAsia="ja-JP"/>
        </w:rPr>
        <w:t>References</w:t>
      </w:r>
    </w:p>
    <w:p w14:paraId="3DC2A045" w14:textId="0E15BB1F" w:rsidR="00B35E08" w:rsidRPr="002E200A" w:rsidRDefault="002E200A" w:rsidP="002E200A">
      <w:pPr>
        <w:numPr>
          <w:ilvl w:val="0"/>
          <w:numId w:val="1"/>
        </w:numPr>
        <w:rPr>
          <w:lang w:val="en-US" w:eastAsia="ja-JP"/>
        </w:rPr>
      </w:pPr>
      <w:r w:rsidRPr="008D3E07">
        <w:rPr>
          <w:lang w:val="en-US" w:eastAsia="ja-JP"/>
        </w:rPr>
        <w:t>World Radiocommunication</w:t>
      </w:r>
      <w:r>
        <w:rPr>
          <w:rFonts w:hint="eastAsia"/>
          <w:lang w:val="en-US" w:eastAsia="ja-JP"/>
        </w:rPr>
        <w:t xml:space="preserve"> </w:t>
      </w:r>
      <w:r w:rsidRPr="008D3E07">
        <w:rPr>
          <w:lang w:val="en-US" w:eastAsia="ja-JP"/>
        </w:rPr>
        <w:t>Conference 2019</w:t>
      </w:r>
      <w:r>
        <w:rPr>
          <w:rFonts w:hint="eastAsia"/>
          <w:lang w:val="en-US" w:eastAsia="ja-JP"/>
        </w:rPr>
        <w:t xml:space="preserve"> </w:t>
      </w:r>
      <w:r w:rsidRPr="008D3E07">
        <w:rPr>
          <w:lang w:val="en-US" w:eastAsia="ja-JP"/>
        </w:rPr>
        <w:t>(WRC-19)</w:t>
      </w:r>
      <w:r>
        <w:rPr>
          <w:rFonts w:hint="eastAsia"/>
          <w:lang w:val="en-US" w:eastAsia="ja-JP"/>
        </w:rPr>
        <w:t xml:space="preserve"> </w:t>
      </w:r>
      <w:r w:rsidRPr="008D3E07">
        <w:rPr>
          <w:lang w:val="en-US" w:eastAsia="ja-JP"/>
        </w:rPr>
        <w:t>Provisional Final Acts</w:t>
      </w:r>
      <w:r>
        <w:rPr>
          <w:lang w:val="en-US" w:eastAsia="ja-JP"/>
        </w:rPr>
        <w:t xml:space="preserve"> (</w:t>
      </w:r>
      <w:hyperlink r:id="rId11" w:history="1">
        <w:r w:rsidRPr="005320D4">
          <w:rPr>
            <w:rStyle w:val="ae"/>
            <w:lang w:val="en-US" w:eastAsia="ja-JP"/>
          </w:rPr>
          <w:t>https://www.itu.int/en/ITU-R/conferences/wrc/2019/Documents/PFA-WRC19-E.pdf</w:t>
        </w:r>
      </w:hyperlink>
      <w:r>
        <w:rPr>
          <w:rStyle w:val="ae"/>
          <w:lang w:val="en-US" w:eastAsia="ja-JP"/>
        </w:rPr>
        <w:t>)</w:t>
      </w:r>
    </w:p>
    <w:sectPr w:rsidR="00B35E08" w:rsidRPr="002E200A">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92242" w14:textId="77777777" w:rsidR="0044473C" w:rsidRDefault="0044473C">
      <w:r>
        <w:separator/>
      </w:r>
    </w:p>
  </w:endnote>
  <w:endnote w:type="continuationSeparator" w:id="0">
    <w:p w14:paraId="4040D9B3" w14:textId="77777777" w:rsidR="0044473C" w:rsidRDefault="0044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FFA3E" w14:textId="77777777" w:rsidR="0044473C" w:rsidRDefault="0044473C">
      <w:r>
        <w:separator/>
      </w:r>
    </w:p>
  </w:footnote>
  <w:footnote w:type="continuationSeparator" w:id="0">
    <w:p w14:paraId="5EB411D6" w14:textId="77777777" w:rsidR="0044473C" w:rsidRDefault="004447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33pt;height:24pt" o:bullet="t">
        <v:imagedata r:id="rId1" o:title="art1A8B"/>
      </v:shape>
    </w:pict>
  </w:numPicBullet>
  <w:abstractNum w:abstractNumId="0" w15:restartNumberingAfterBreak="0">
    <w:nsid w:val="FFFFFF1D"/>
    <w:multiLevelType w:val="multilevel"/>
    <w:tmpl w:val="2EA6236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66F4A7B"/>
    <w:multiLevelType w:val="hybridMultilevel"/>
    <w:tmpl w:val="0C20AAC6"/>
    <w:lvl w:ilvl="0" w:tplc="0778D852">
      <w:start w:val="1"/>
      <w:numFmt w:val="bullet"/>
      <w:lvlText w:val="•"/>
      <w:lvlJc w:val="left"/>
      <w:pPr>
        <w:tabs>
          <w:tab w:val="num" w:pos="720"/>
        </w:tabs>
        <w:ind w:left="720" w:hanging="360"/>
      </w:pPr>
      <w:rPr>
        <w:rFonts w:ascii="Arial" w:hAnsi="Arial" w:hint="default"/>
      </w:rPr>
    </w:lvl>
    <w:lvl w:ilvl="1" w:tplc="3CC81CCC">
      <w:start w:val="82"/>
      <w:numFmt w:val="bullet"/>
      <w:lvlText w:val="–"/>
      <w:lvlJc w:val="left"/>
      <w:pPr>
        <w:tabs>
          <w:tab w:val="num" w:pos="1440"/>
        </w:tabs>
        <w:ind w:left="1440" w:hanging="360"/>
      </w:pPr>
      <w:rPr>
        <w:rFonts w:ascii="Arial" w:hAnsi="Arial" w:hint="default"/>
      </w:rPr>
    </w:lvl>
    <w:lvl w:ilvl="2" w:tplc="FF68CAE4" w:tentative="1">
      <w:start w:val="1"/>
      <w:numFmt w:val="bullet"/>
      <w:lvlText w:val="•"/>
      <w:lvlJc w:val="left"/>
      <w:pPr>
        <w:tabs>
          <w:tab w:val="num" w:pos="2160"/>
        </w:tabs>
        <w:ind w:left="2160" w:hanging="360"/>
      </w:pPr>
      <w:rPr>
        <w:rFonts w:ascii="Arial" w:hAnsi="Arial" w:hint="default"/>
      </w:rPr>
    </w:lvl>
    <w:lvl w:ilvl="3" w:tplc="01965328" w:tentative="1">
      <w:start w:val="1"/>
      <w:numFmt w:val="bullet"/>
      <w:lvlText w:val="•"/>
      <w:lvlJc w:val="left"/>
      <w:pPr>
        <w:tabs>
          <w:tab w:val="num" w:pos="2880"/>
        </w:tabs>
        <w:ind w:left="2880" w:hanging="360"/>
      </w:pPr>
      <w:rPr>
        <w:rFonts w:ascii="Arial" w:hAnsi="Arial" w:hint="default"/>
      </w:rPr>
    </w:lvl>
    <w:lvl w:ilvl="4" w:tplc="9A32E506" w:tentative="1">
      <w:start w:val="1"/>
      <w:numFmt w:val="bullet"/>
      <w:lvlText w:val="•"/>
      <w:lvlJc w:val="left"/>
      <w:pPr>
        <w:tabs>
          <w:tab w:val="num" w:pos="3600"/>
        </w:tabs>
        <w:ind w:left="3600" w:hanging="360"/>
      </w:pPr>
      <w:rPr>
        <w:rFonts w:ascii="Arial" w:hAnsi="Arial" w:hint="default"/>
      </w:rPr>
    </w:lvl>
    <w:lvl w:ilvl="5" w:tplc="BE788AD2" w:tentative="1">
      <w:start w:val="1"/>
      <w:numFmt w:val="bullet"/>
      <w:lvlText w:val="•"/>
      <w:lvlJc w:val="left"/>
      <w:pPr>
        <w:tabs>
          <w:tab w:val="num" w:pos="4320"/>
        </w:tabs>
        <w:ind w:left="4320" w:hanging="360"/>
      </w:pPr>
      <w:rPr>
        <w:rFonts w:ascii="Arial" w:hAnsi="Arial" w:hint="default"/>
      </w:rPr>
    </w:lvl>
    <w:lvl w:ilvl="6" w:tplc="154205C2" w:tentative="1">
      <w:start w:val="1"/>
      <w:numFmt w:val="bullet"/>
      <w:lvlText w:val="•"/>
      <w:lvlJc w:val="left"/>
      <w:pPr>
        <w:tabs>
          <w:tab w:val="num" w:pos="5040"/>
        </w:tabs>
        <w:ind w:left="5040" w:hanging="360"/>
      </w:pPr>
      <w:rPr>
        <w:rFonts w:ascii="Arial" w:hAnsi="Arial" w:hint="default"/>
      </w:rPr>
    </w:lvl>
    <w:lvl w:ilvl="7" w:tplc="38F8D460" w:tentative="1">
      <w:start w:val="1"/>
      <w:numFmt w:val="bullet"/>
      <w:lvlText w:val="•"/>
      <w:lvlJc w:val="left"/>
      <w:pPr>
        <w:tabs>
          <w:tab w:val="num" w:pos="5760"/>
        </w:tabs>
        <w:ind w:left="5760" w:hanging="360"/>
      </w:pPr>
      <w:rPr>
        <w:rFonts w:ascii="Arial" w:hAnsi="Arial" w:hint="default"/>
      </w:rPr>
    </w:lvl>
    <w:lvl w:ilvl="8" w:tplc="276CD7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343434"/>
    <w:multiLevelType w:val="hybridMultilevel"/>
    <w:tmpl w:val="CC3E249E"/>
    <w:lvl w:ilvl="0" w:tplc="08A4D454">
      <w:start w:val="1"/>
      <w:numFmt w:val="bullet"/>
      <w:lvlText w:val="•"/>
      <w:lvlJc w:val="left"/>
      <w:pPr>
        <w:tabs>
          <w:tab w:val="num" w:pos="720"/>
        </w:tabs>
        <w:ind w:left="720" w:hanging="360"/>
      </w:pPr>
      <w:rPr>
        <w:rFonts w:ascii="Arial" w:hAnsi="Arial" w:hint="default"/>
      </w:rPr>
    </w:lvl>
    <w:lvl w:ilvl="1" w:tplc="56D6E04E">
      <w:start w:val="82"/>
      <w:numFmt w:val="bullet"/>
      <w:lvlText w:val="–"/>
      <w:lvlJc w:val="left"/>
      <w:pPr>
        <w:tabs>
          <w:tab w:val="num" w:pos="1440"/>
        </w:tabs>
        <w:ind w:left="1440" w:hanging="360"/>
      </w:pPr>
      <w:rPr>
        <w:rFonts w:ascii="Arial" w:hAnsi="Arial" w:hint="default"/>
      </w:rPr>
    </w:lvl>
    <w:lvl w:ilvl="2" w:tplc="B7D8539C">
      <w:start w:val="82"/>
      <w:numFmt w:val="bullet"/>
      <w:lvlText w:val="•"/>
      <w:lvlJc w:val="left"/>
      <w:pPr>
        <w:tabs>
          <w:tab w:val="num" w:pos="2160"/>
        </w:tabs>
        <w:ind w:left="2160" w:hanging="360"/>
      </w:pPr>
      <w:rPr>
        <w:rFonts w:ascii="Arial" w:hAnsi="Arial" w:hint="default"/>
      </w:rPr>
    </w:lvl>
    <w:lvl w:ilvl="3" w:tplc="F9F4A0AE">
      <w:start w:val="82"/>
      <w:numFmt w:val="bullet"/>
      <w:lvlText w:val="–"/>
      <w:lvlJc w:val="left"/>
      <w:pPr>
        <w:tabs>
          <w:tab w:val="num" w:pos="2880"/>
        </w:tabs>
        <w:ind w:left="2880" w:hanging="360"/>
      </w:pPr>
      <w:rPr>
        <w:rFonts w:ascii="Arial" w:hAnsi="Arial" w:hint="default"/>
      </w:rPr>
    </w:lvl>
    <w:lvl w:ilvl="4" w:tplc="D2D0EF32" w:tentative="1">
      <w:start w:val="1"/>
      <w:numFmt w:val="bullet"/>
      <w:lvlText w:val="•"/>
      <w:lvlJc w:val="left"/>
      <w:pPr>
        <w:tabs>
          <w:tab w:val="num" w:pos="3600"/>
        </w:tabs>
        <w:ind w:left="3600" w:hanging="360"/>
      </w:pPr>
      <w:rPr>
        <w:rFonts w:ascii="Arial" w:hAnsi="Arial" w:hint="default"/>
      </w:rPr>
    </w:lvl>
    <w:lvl w:ilvl="5" w:tplc="E760FC96" w:tentative="1">
      <w:start w:val="1"/>
      <w:numFmt w:val="bullet"/>
      <w:lvlText w:val="•"/>
      <w:lvlJc w:val="left"/>
      <w:pPr>
        <w:tabs>
          <w:tab w:val="num" w:pos="4320"/>
        </w:tabs>
        <w:ind w:left="4320" w:hanging="360"/>
      </w:pPr>
      <w:rPr>
        <w:rFonts w:ascii="Arial" w:hAnsi="Arial" w:hint="default"/>
      </w:rPr>
    </w:lvl>
    <w:lvl w:ilvl="6" w:tplc="AC40B77C" w:tentative="1">
      <w:start w:val="1"/>
      <w:numFmt w:val="bullet"/>
      <w:lvlText w:val="•"/>
      <w:lvlJc w:val="left"/>
      <w:pPr>
        <w:tabs>
          <w:tab w:val="num" w:pos="5040"/>
        </w:tabs>
        <w:ind w:left="5040" w:hanging="360"/>
      </w:pPr>
      <w:rPr>
        <w:rFonts w:ascii="Arial" w:hAnsi="Arial" w:hint="default"/>
      </w:rPr>
    </w:lvl>
    <w:lvl w:ilvl="7" w:tplc="8FD67BFC" w:tentative="1">
      <w:start w:val="1"/>
      <w:numFmt w:val="bullet"/>
      <w:lvlText w:val="•"/>
      <w:lvlJc w:val="left"/>
      <w:pPr>
        <w:tabs>
          <w:tab w:val="num" w:pos="5760"/>
        </w:tabs>
        <w:ind w:left="5760" w:hanging="360"/>
      </w:pPr>
      <w:rPr>
        <w:rFonts w:ascii="Arial" w:hAnsi="Arial" w:hint="default"/>
      </w:rPr>
    </w:lvl>
    <w:lvl w:ilvl="8" w:tplc="16B469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B755F1E"/>
    <w:multiLevelType w:val="hybridMultilevel"/>
    <w:tmpl w:val="B7A6089C"/>
    <w:lvl w:ilvl="0" w:tplc="380C88AA">
      <w:start w:val="26"/>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7"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9"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10" w15:restartNumberingAfterBreak="0">
    <w:nsid w:val="4C4536C4"/>
    <w:multiLevelType w:val="hybridMultilevel"/>
    <w:tmpl w:val="6212E5A4"/>
    <w:lvl w:ilvl="0" w:tplc="32427CA4">
      <w:start w:val="1"/>
      <w:numFmt w:val="bullet"/>
      <w:lvlText w:val="•"/>
      <w:lvlJc w:val="left"/>
      <w:pPr>
        <w:ind w:left="480" w:hanging="480"/>
      </w:pPr>
      <w:rPr>
        <w:rFonts w:ascii="Arial" w:hAnsi="Arial"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15:restartNumberingAfterBreak="0">
    <w:nsid w:val="4D9754DC"/>
    <w:multiLevelType w:val="hybridMultilevel"/>
    <w:tmpl w:val="48D80112"/>
    <w:lvl w:ilvl="0" w:tplc="EE5E3F9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C0D3D"/>
    <w:multiLevelType w:val="hybridMultilevel"/>
    <w:tmpl w:val="FD6809CA"/>
    <w:lvl w:ilvl="0" w:tplc="18A6EBC8">
      <w:numFmt w:val="bullet"/>
      <w:lvlText w:val="-"/>
      <w:lvlJc w:val="left"/>
      <w:pPr>
        <w:ind w:left="764" w:hanging="480"/>
      </w:pPr>
      <w:rPr>
        <w:rFonts w:ascii="Times New Roman" w:eastAsia="Times New Roman" w:hAnsi="Times New Roman" w:cs="Times New Roman" w:hint="default"/>
      </w:rPr>
    </w:lvl>
    <w:lvl w:ilvl="1" w:tplc="0409000B" w:tentative="1">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13" w15:restartNumberingAfterBreak="0">
    <w:nsid w:val="4F6C1F9D"/>
    <w:multiLevelType w:val="multilevel"/>
    <w:tmpl w:val="22545C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A345654"/>
    <w:multiLevelType w:val="hybridMultilevel"/>
    <w:tmpl w:val="39B6759A"/>
    <w:lvl w:ilvl="0" w:tplc="2F1C8C86">
      <w:start w:val="1"/>
      <w:numFmt w:val="lowerLetter"/>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63562B47"/>
    <w:multiLevelType w:val="multilevel"/>
    <w:tmpl w:val="E9A86016"/>
    <w:lvl w:ilvl="0">
      <w:start w:val="1"/>
      <w:numFmt w:val="decimal"/>
      <w:lvlText w:val="%1."/>
      <w:lvlJc w:val="left"/>
      <w:pPr>
        <w:ind w:left="360" w:hanging="360"/>
      </w:pPr>
      <w:rPr>
        <w:rFonts w:hint="default"/>
      </w:rPr>
    </w:lvl>
    <w:lvl w:ilvl="1">
      <w:start w:val="28"/>
      <w:numFmt w:val="decimal"/>
      <w:isLgl/>
      <w:lvlText w:val="%1.%2"/>
      <w:lvlJc w:val="left"/>
      <w:pPr>
        <w:ind w:left="689"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856" w:hanging="72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784" w:hanging="108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3712" w:hanging="1440"/>
      </w:pPr>
      <w:rPr>
        <w:rFonts w:hint="default"/>
      </w:rPr>
    </w:lvl>
  </w:abstractNum>
  <w:abstractNum w:abstractNumId="17" w15:restartNumberingAfterBreak="0">
    <w:nsid w:val="67CD6B7E"/>
    <w:multiLevelType w:val="hybridMultilevel"/>
    <w:tmpl w:val="3C6C4BA4"/>
    <w:lvl w:ilvl="0" w:tplc="671C24C6">
      <w:start w:val="1"/>
      <w:numFmt w:val="bullet"/>
      <w:lvlText w:val="•"/>
      <w:lvlJc w:val="left"/>
      <w:pPr>
        <w:tabs>
          <w:tab w:val="num" w:pos="720"/>
        </w:tabs>
        <w:ind w:left="720" w:hanging="360"/>
      </w:pPr>
      <w:rPr>
        <w:rFonts w:ascii="Arial" w:hAnsi="Arial" w:hint="default"/>
      </w:rPr>
    </w:lvl>
    <w:lvl w:ilvl="1" w:tplc="0CFA1D24">
      <w:start w:val="82"/>
      <w:numFmt w:val="bullet"/>
      <w:lvlText w:val="–"/>
      <w:lvlJc w:val="left"/>
      <w:pPr>
        <w:tabs>
          <w:tab w:val="num" w:pos="1440"/>
        </w:tabs>
        <w:ind w:left="1440" w:hanging="360"/>
      </w:pPr>
      <w:rPr>
        <w:rFonts w:ascii="Arial" w:hAnsi="Arial" w:hint="default"/>
      </w:rPr>
    </w:lvl>
    <w:lvl w:ilvl="2" w:tplc="3A06677A">
      <w:start w:val="82"/>
      <w:numFmt w:val="bullet"/>
      <w:lvlText w:val="•"/>
      <w:lvlJc w:val="left"/>
      <w:pPr>
        <w:tabs>
          <w:tab w:val="num" w:pos="2160"/>
        </w:tabs>
        <w:ind w:left="2160" w:hanging="360"/>
      </w:pPr>
      <w:rPr>
        <w:rFonts w:ascii="Arial" w:hAnsi="Arial" w:hint="default"/>
      </w:rPr>
    </w:lvl>
    <w:lvl w:ilvl="3" w:tplc="1504B354">
      <w:start w:val="82"/>
      <w:numFmt w:val="bullet"/>
      <w:lvlText w:val="–"/>
      <w:lvlJc w:val="left"/>
      <w:pPr>
        <w:tabs>
          <w:tab w:val="num" w:pos="2880"/>
        </w:tabs>
        <w:ind w:left="2880" w:hanging="360"/>
      </w:pPr>
      <w:rPr>
        <w:rFonts w:ascii="Arial" w:hAnsi="Arial" w:hint="default"/>
      </w:rPr>
    </w:lvl>
    <w:lvl w:ilvl="4" w:tplc="1B1A3156" w:tentative="1">
      <w:start w:val="1"/>
      <w:numFmt w:val="bullet"/>
      <w:lvlText w:val="•"/>
      <w:lvlJc w:val="left"/>
      <w:pPr>
        <w:tabs>
          <w:tab w:val="num" w:pos="3600"/>
        </w:tabs>
        <w:ind w:left="3600" w:hanging="360"/>
      </w:pPr>
      <w:rPr>
        <w:rFonts w:ascii="Arial" w:hAnsi="Arial" w:hint="default"/>
      </w:rPr>
    </w:lvl>
    <w:lvl w:ilvl="5" w:tplc="22D0F5E2" w:tentative="1">
      <w:start w:val="1"/>
      <w:numFmt w:val="bullet"/>
      <w:lvlText w:val="•"/>
      <w:lvlJc w:val="left"/>
      <w:pPr>
        <w:tabs>
          <w:tab w:val="num" w:pos="4320"/>
        </w:tabs>
        <w:ind w:left="4320" w:hanging="360"/>
      </w:pPr>
      <w:rPr>
        <w:rFonts w:ascii="Arial" w:hAnsi="Arial" w:hint="default"/>
      </w:rPr>
    </w:lvl>
    <w:lvl w:ilvl="6" w:tplc="864E03C8" w:tentative="1">
      <w:start w:val="1"/>
      <w:numFmt w:val="bullet"/>
      <w:lvlText w:val="•"/>
      <w:lvlJc w:val="left"/>
      <w:pPr>
        <w:tabs>
          <w:tab w:val="num" w:pos="5040"/>
        </w:tabs>
        <w:ind w:left="5040" w:hanging="360"/>
      </w:pPr>
      <w:rPr>
        <w:rFonts w:ascii="Arial" w:hAnsi="Arial" w:hint="default"/>
      </w:rPr>
    </w:lvl>
    <w:lvl w:ilvl="7" w:tplc="926E08FE" w:tentative="1">
      <w:start w:val="1"/>
      <w:numFmt w:val="bullet"/>
      <w:lvlText w:val="•"/>
      <w:lvlJc w:val="left"/>
      <w:pPr>
        <w:tabs>
          <w:tab w:val="num" w:pos="5760"/>
        </w:tabs>
        <w:ind w:left="5760" w:hanging="360"/>
      </w:pPr>
      <w:rPr>
        <w:rFonts w:ascii="Arial" w:hAnsi="Arial" w:hint="default"/>
      </w:rPr>
    </w:lvl>
    <w:lvl w:ilvl="8" w:tplc="5B949D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2E4ECA"/>
    <w:multiLevelType w:val="hybridMultilevel"/>
    <w:tmpl w:val="EA9608B2"/>
    <w:lvl w:ilvl="0" w:tplc="9A449220">
      <w:start w:val="1"/>
      <w:numFmt w:val="bullet"/>
      <w:lvlText w:val="•"/>
      <w:lvlJc w:val="left"/>
      <w:pPr>
        <w:tabs>
          <w:tab w:val="num" w:pos="720"/>
        </w:tabs>
        <w:ind w:left="720" w:hanging="360"/>
      </w:pPr>
      <w:rPr>
        <w:rFonts w:ascii="Arial" w:hAnsi="Arial" w:hint="default"/>
      </w:rPr>
    </w:lvl>
    <w:lvl w:ilvl="1" w:tplc="CF6E5D06">
      <w:start w:val="82"/>
      <w:numFmt w:val="bullet"/>
      <w:lvlText w:val="–"/>
      <w:lvlJc w:val="left"/>
      <w:pPr>
        <w:tabs>
          <w:tab w:val="num" w:pos="1440"/>
        </w:tabs>
        <w:ind w:left="1440" w:hanging="360"/>
      </w:pPr>
      <w:rPr>
        <w:rFonts w:ascii="Arial" w:hAnsi="Arial" w:hint="default"/>
        <w:lang w:val="en-GB"/>
      </w:rPr>
    </w:lvl>
    <w:lvl w:ilvl="2" w:tplc="4722691A">
      <w:start w:val="1"/>
      <w:numFmt w:val="bullet"/>
      <w:lvlText w:val="•"/>
      <w:lvlJc w:val="left"/>
      <w:pPr>
        <w:tabs>
          <w:tab w:val="num" w:pos="2160"/>
        </w:tabs>
        <w:ind w:left="2160" w:hanging="360"/>
      </w:pPr>
      <w:rPr>
        <w:rFonts w:ascii="Arial" w:hAnsi="Arial" w:hint="default"/>
      </w:rPr>
    </w:lvl>
    <w:lvl w:ilvl="3" w:tplc="AB2A0EFE">
      <w:start w:val="1"/>
      <w:numFmt w:val="bullet"/>
      <w:lvlText w:val="•"/>
      <w:lvlJc w:val="left"/>
      <w:pPr>
        <w:tabs>
          <w:tab w:val="num" w:pos="2880"/>
        </w:tabs>
        <w:ind w:left="2880" w:hanging="360"/>
      </w:pPr>
      <w:rPr>
        <w:rFonts w:ascii="Arial" w:hAnsi="Arial" w:hint="default"/>
      </w:rPr>
    </w:lvl>
    <w:lvl w:ilvl="4" w:tplc="9CE44D82">
      <w:start w:val="1"/>
      <w:numFmt w:val="bullet"/>
      <w:lvlText w:val="•"/>
      <w:lvlJc w:val="left"/>
      <w:pPr>
        <w:tabs>
          <w:tab w:val="num" w:pos="3600"/>
        </w:tabs>
        <w:ind w:left="3600" w:hanging="360"/>
      </w:pPr>
      <w:rPr>
        <w:rFonts w:ascii="Arial" w:hAnsi="Arial" w:hint="default"/>
      </w:rPr>
    </w:lvl>
    <w:lvl w:ilvl="5" w:tplc="F8403492" w:tentative="1">
      <w:start w:val="1"/>
      <w:numFmt w:val="bullet"/>
      <w:lvlText w:val="•"/>
      <w:lvlJc w:val="left"/>
      <w:pPr>
        <w:tabs>
          <w:tab w:val="num" w:pos="4320"/>
        </w:tabs>
        <w:ind w:left="4320" w:hanging="360"/>
      </w:pPr>
      <w:rPr>
        <w:rFonts w:ascii="Arial" w:hAnsi="Arial" w:hint="default"/>
      </w:rPr>
    </w:lvl>
    <w:lvl w:ilvl="6" w:tplc="2B5A999A" w:tentative="1">
      <w:start w:val="1"/>
      <w:numFmt w:val="bullet"/>
      <w:lvlText w:val="•"/>
      <w:lvlJc w:val="left"/>
      <w:pPr>
        <w:tabs>
          <w:tab w:val="num" w:pos="5040"/>
        </w:tabs>
        <w:ind w:left="5040" w:hanging="360"/>
      </w:pPr>
      <w:rPr>
        <w:rFonts w:ascii="Arial" w:hAnsi="Arial" w:hint="default"/>
      </w:rPr>
    </w:lvl>
    <w:lvl w:ilvl="7" w:tplc="48F2DA36" w:tentative="1">
      <w:start w:val="1"/>
      <w:numFmt w:val="bullet"/>
      <w:lvlText w:val="•"/>
      <w:lvlJc w:val="left"/>
      <w:pPr>
        <w:tabs>
          <w:tab w:val="num" w:pos="5760"/>
        </w:tabs>
        <w:ind w:left="5760" w:hanging="360"/>
      </w:pPr>
      <w:rPr>
        <w:rFonts w:ascii="Arial" w:hAnsi="Arial" w:hint="default"/>
      </w:rPr>
    </w:lvl>
    <w:lvl w:ilvl="8" w:tplc="049ADD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E47EA7"/>
    <w:multiLevelType w:val="hybridMultilevel"/>
    <w:tmpl w:val="499688C6"/>
    <w:lvl w:ilvl="0" w:tplc="18A6EBC8">
      <w:numFmt w:val="bullet"/>
      <w:lvlText w:val="-"/>
      <w:lvlJc w:val="left"/>
      <w:pPr>
        <w:ind w:left="1897" w:hanging="480"/>
      </w:pPr>
      <w:rPr>
        <w:rFonts w:ascii="Times New Roman" w:eastAsia="Times New Roman" w:hAnsi="Times New Roman" w:cs="Times New Roman" w:hint="default"/>
      </w:rPr>
    </w:lvl>
    <w:lvl w:ilvl="1" w:tplc="0409000B">
      <w:start w:val="1"/>
      <w:numFmt w:val="bullet"/>
      <w:lvlText w:val=""/>
      <w:lvlJc w:val="left"/>
      <w:pPr>
        <w:ind w:left="2377" w:hanging="480"/>
      </w:pPr>
      <w:rPr>
        <w:rFonts w:ascii="Wingdings" w:hAnsi="Wingdings" w:hint="default"/>
      </w:rPr>
    </w:lvl>
    <w:lvl w:ilvl="2" w:tplc="0409000D" w:tentative="1">
      <w:start w:val="1"/>
      <w:numFmt w:val="bullet"/>
      <w:lvlText w:val=""/>
      <w:lvlJc w:val="left"/>
      <w:pPr>
        <w:ind w:left="2857" w:hanging="480"/>
      </w:pPr>
      <w:rPr>
        <w:rFonts w:ascii="Wingdings" w:hAnsi="Wingdings" w:hint="default"/>
      </w:rPr>
    </w:lvl>
    <w:lvl w:ilvl="3" w:tplc="04090001" w:tentative="1">
      <w:start w:val="1"/>
      <w:numFmt w:val="bullet"/>
      <w:lvlText w:val=""/>
      <w:lvlJc w:val="left"/>
      <w:pPr>
        <w:ind w:left="3337" w:hanging="480"/>
      </w:pPr>
      <w:rPr>
        <w:rFonts w:ascii="Wingdings" w:hAnsi="Wingdings" w:hint="default"/>
      </w:rPr>
    </w:lvl>
    <w:lvl w:ilvl="4" w:tplc="0409000B" w:tentative="1">
      <w:start w:val="1"/>
      <w:numFmt w:val="bullet"/>
      <w:lvlText w:val=""/>
      <w:lvlJc w:val="left"/>
      <w:pPr>
        <w:ind w:left="3817" w:hanging="480"/>
      </w:pPr>
      <w:rPr>
        <w:rFonts w:ascii="Wingdings" w:hAnsi="Wingdings" w:hint="default"/>
      </w:rPr>
    </w:lvl>
    <w:lvl w:ilvl="5" w:tplc="0409000D" w:tentative="1">
      <w:start w:val="1"/>
      <w:numFmt w:val="bullet"/>
      <w:lvlText w:val=""/>
      <w:lvlJc w:val="left"/>
      <w:pPr>
        <w:ind w:left="4297" w:hanging="480"/>
      </w:pPr>
      <w:rPr>
        <w:rFonts w:ascii="Wingdings" w:hAnsi="Wingdings" w:hint="default"/>
      </w:rPr>
    </w:lvl>
    <w:lvl w:ilvl="6" w:tplc="04090001" w:tentative="1">
      <w:start w:val="1"/>
      <w:numFmt w:val="bullet"/>
      <w:lvlText w:val=""/>
      <w:lvlJc w:val="left"/>
      <w:pPr>
        <w:ind w:left="4777" w:hanging="480"/>
      </w:pPr>
      <w:rPr>
        <w:rFonts w:ascii="Wingdings" w:hAnsi="Wingdings" w:hint="default"/>
      </w:rPr>
    </w:lvl>
    <w:lvl w:ilvl="7" w:tplc="0409000B" w:tentative="1">
      <w:start w:val="1"/>
      <w:numFmt w:val="bullet"/>
      <w:lvlText w:val=""/>
      <w:lvlJc w:val="left"/>
      <w:pPr>
        <w:ind w:left="5257" w:hanging="480"/>
      </w:pPr>
      <w:rPr>
        <w:rFonts w:ascii="Wingdings" w:hAnsi="Wingdings" w:hint="default"/>
      </w:rPr>
    </w:lvl>
    <w:lvl w:ilvl="8" w:tplc="0409000D" w:tentative="1">
      <w:start w:val="1"/>
      <w:numFmt w:val="bullet"/>
      <w:lvlText w:val=""/>
      <w:lvlJc w:val="left"/>
      <w:pPr>
        <w:ind w:left="5737" w:hanging="480"/>
      </w:pPr>
      <w:rPr>
        <w:rFonts w:ascii="Wingdings" w:hAnsi="Wingdings" w:hint="default"/>
      </w:rPr>
    </w:lvl>
  </w:abstractNum>
  <w:abstractNum w:abstractNumId="20"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0A5665"/>
    <w:multiLevelType w:val="hybridMultilevel"/>
    <w:tmpl w:val="68A2A16C"/>
    <w:lvl w:ilvl="0" w:tplc="D20482EC">
      <w:start w:val="2018"/>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703D2A6C"/>
    <w:multiLevelType w:val="hybridMultilevel"/>
    <w:tmpl w:val="5D46BA4E"/>
    <w:lvl w:ilvl="0" w:tplc="FB52FC42">
      <w:start w:val="2"/>
      <w:numFmt w:val="bullet"/>
      <w:lvlText w:val="-"/>
      <w:lvlJc w:val="left"/>
      <w:pPr>
        <w:ind w:left="700" w:hanging="420"/>
      </w:pPr>
      <w:rPr>
        <w:rFonts w:ascii="Times New Roman" w:eastAsia="游明朝" w:hAnsi="Times New Roman" w:cs="Times New Roman"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3"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6"/>
  </w:num>
  <w:num w:numId="3">
    <w:abstractNumId w:val="20"/>
  </w:num>
  <w:num w:numId="4">
    <w:abstractNumId w:val="23"/>
  </w:num>
  <w:num w:numId="5">
    <w:abstractNumId w:val="6"/>
  </w:num>
  <w:num w:numId="6">
    <w:abstractNumId w:val="15"/>
  </w:num>
  <w:num w:numId="7">
    <w:abstractNumId w:val="9"/>
  </w:num>
  <w:num w:numId="8">
    <w:abstractNumId w:val="8"/>
  </w:num>
  <w:num w:numId="9">
    <w:abstractNumId w:val="1"/>
  </w:num>
  <w:num w:numId="10">
    <w:abstractNumId w:val="18"/>
  </w:num>
  <w:num w:numId="11">
    <w:abstractNumId w:val="3"/>
  </w:num>
  <w:num w:numId="12">
    <w:abstractNumId w:val="17"/>
  </w:num>
  <w:num w:numId="13">
    <w:abstractNumId w:val="7"/>
  </w:num>
  <w:num w:numId="14">
    <w:abstractNumId w:val="14"/>
  </w:num>
  <w:num w:numId="15">
    <w:abstractNumId w:val="2"/>
  </w:num>
  <w:num w:numId="16">
    <w:abstractNumId w:val="0"/>
  </w:num>
  <w:num w:numId="17">
    <w:abstractNumId w:val="10"/>
  </w:num>
  <w:num w:numId="18">
    <w:abstractNumId w:val="12"/>
  </w:num>
  <w:num w:numId="19">
    <w:abstractNumId w:val="19"/>
  </w:num>
  <w:num w:numId="20">
    <w:abstractNumId w:val="11"/>
  </w:num>
  <w:num w:numId="21">
    <w:abstractNumId w:val="5"/>
  </w:num>
  <w:num w:numId="22">
    <w:abstractNumId w:val="21"/>
  </w:num>
  <w:num w:numId="23">
    <w:abstractNumId w:val="13"/>
  </w:num>
  <w:num w:numId="2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7799"/>
    <w:rsid w:val="00017BDA"/>
    <w:rsid w:val="0002036D"/>
    <w:rsid w:val="00020852"/>
    <w:rsid w:val="00020CB7"/>
    <w:rsid w:val="0002191D"/>
    <w:rsid w:val="00021E68"/>
    <w:rsid w:val="000233B8"/>
    <w:rsid w:val="00023D10"/>
    <w:rsid w:val="000266A0"/>
    <w:rsid w:val="00030E6C"/>
    <w:rsid w:val="0003154D"/>
    <w:rsid w:val="00031C1D"/>
    <w:rsid w:val="0003640C"/>
    <w:rsid w:val="000419BA"/>
    <w:rsid w:val="00042E92"/>
    <w:rsid w:val="0004483F"/>
    <w:rsid w:val="00045666"/>
    <w:rsid w:val="000456D7"/>
    <w:rsid w:val="00045CBD"/>
    <w:rsid w:val="00047427"/>
    <w:rsid w:val="00047943"/>
    <w:rsid w:val="00051A81"/>
    <w:rsid w:val="0005300E"/>
    <w:rsid w:val="000612D1"/>
    <w:rsid w:val="000621A8"/>
    <w:rsid w:val="0006400E"/>
    <w:rsid w:val="00064B3E"/>
    <w:rsid w:val="00065F1C"/>
    <w:rsid w:val="00066244"/>
    <w:rsid w:val="00066891"/>
    <w:rsid w:val="0006721B"/>
    <w:rsid w:val="0006768C"/>
    <w:rsid w:val="00071032"/>
    <w:rsid w:val="00073860"/>
    <w:rsid w:val="00075B66"/>
    <w:rsid w:val="000766B3"/>
    <w:rsid w:val="000820DA"/>
    <w:rsid w:val="0008313F"/>
    <w:rsid w:val="000840C6"/>
    <w:rsid w:val="00085F45"/>
    <w:rsid w:val="00087322"/>
    <w:rsid w:val="0009021E"/>
    <w:rsid w:val="000911E4"/>
    <w:rsid w:val="00092839"/>
    <w:rsid w:val="00093E7E"/>
    <w:rsid w:val="00095795"/>
    <w:rsid w:val="00097D22"/>
    <w:rsid w:val="000A2C7E"/>
    <w:rsid w:val="000A45AC"/>
    <w:rsid w:val="000A6235"/>
    <w:rsid w:val="000A64DA"/>
    <w:rsid w:val="000A65BC"/>
    <w:rsid w:val="000A7F9C"/>
    <w:rsid w:val="000B0E43"/>
    <w:rsid w:val="000B0E72"/>
    <w:rsid w:val="000B2643"/>
    <w:rsid w:val="000B5813"/>
    <w:rsid w:val="000B6115"/>
    <w:rsid w:val="000B649E"/>
    <w:rsid w:val="000B6723"/>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22CE"/>
    <w:rsid w:val="000F3C2A"/>
    <w:rsid w:val="000F5102"/>
    <w:rsid w:val="000F6F65"/>
    <w:rsid w:val="000F70EE"/>
    <w:rsid w:val="0010127A"/>
    <w:rsid w:val="00101D84"/>
    <w:rsid w:val="00102AFA"/>
    <w:rsid w:val="00106A9F"/>
    <w:rsid w:val="001072A8"/>
    <w:rsid w:val="0011424E"/>
    <w:rsid w:val="00114547"/>
    <w:rsid w:val="00117291"/>
    <w:rsid w:val="0012048E"/>
    <w:rsid w:val="00121E9D"/>
    <w:rsid w:val="00123571"/>
    <w:rsid w:val="00123B5C"/>
    <w:rsid w:val="00124082"/>
    <w:rsid w:val="001301B1"/>
    <w:rsid w:val="00130E89"/>
    <w:rsid w:val="00132D36"/>
    <w:rsid w:val="00137692"/>
    <w:rsid w:val="00141A2F"/>
    <w:rsid w:val="00142771"/>
    <w:rsid w:val="00142831"/>
    <w:rsid w:val="00142F43"/>
    <w:rsid w:val="00143316"/>
    <w:rsid w:val="00145505"/>
    <w:rsid w:val="00146317"/>
    <w:rsid w:val="00152C33"/>
    <w:rsid w:val="00153528"/>
    <w:rsid w:val="00160A47"/>
    <w:rsid w:val="00160B00"/>
    <w:rsid w:val="00162698"/>
    <w:rsid w:val="00162F78"/>
    <w:rsid w:val="001643AC"/>
    <w:rsid w:val="00164C6B"/>
    <w:rsid w:val="001653AE"/>
    <w:rsid w:val="0017086B"/>
    <w:rsid w:val="00171980"/>
    <w:rsid w:val="00171D07"/>
    <w:rsid w:val="00173FCB"/>
    <w:rsid w:val="0017516C"/>
    <w:rsid w:val="00175AB9"/>
    <w:rsid w:val="00181060"/>
    <w:rsid w:val="00181490"/>
    <w:rsid w:val="00182304"/>
    <w:rsid w:val="0018375D"/>
    <w:rsid w:val="0018379B"/>
    <w:rsid w:val="0018585B"/>
    <w:rsid w:val="00185CCD"/>
    <w:rsid w:val="00192CE3"/>
    <w:rsid w:val="00193116"/>
    <w:rsid w:val="001A08AA"/>
    <w:rsid w:val="001A0FC8"/>
    <w:rsid w:val="001A1056"/>
    <w:rsid w:val="001A1DAC"/>
    <w:rsid w:val="001A22C2"/>
    <w:rsid w:val="001A3120"/>
    <w:rsid w:val="001B0237"/>
    <w:rsid w:val="001B1C3C"/>
    <w:rsid w:val="001B32BC"/>
    <w:rsid w:val="001B357D"/>
    <w:rsid w:val="001B74D5"/>
    <w:rsid w:val="001B7510"/>
    <w:rsid w:val="001C1ADF"/>
    <w:rsid w:val="001C3A35"/>
    <w:rsid w:val="001C602C"/>
    <w:rsid w:val="001C67F1"/>
    <w:rsid w:val="001C7645"/>
    <w:rsid w:val="001C77FB"/>
    <w:rsid w:val="001C7CD3"/>
    <w:rsid w:val="001D17FE"/>
    <w:rsid w:val="001D5FAC"/>
    <w:rsid w:val="001D61DA"/>
    <w:rsid w:val="001D6D1A"/>
    <w:rsid w:val="001D7B96"/>
    <w:rsid w:val="001E0240"/>
    <w:rsid w:val="001E1D3D"/>
    <w:rsid w:val="001E290B"/>
    <w:rsid w:val="001E7114"/>
    <w:rsid w:val="001E7AB9"/>
    <w:rsid w:val="001F2D35"/>
    <w:rsid w:val="001F2F6B"/>
    <w:rsid w:val="001F3003"/>
    <w:rsid w:val="001F4D0D"/>
    <w:rsid w:val="001F51BB"/>
    <w:rsid w:val="001F609D"/>
    <w:rsid w:val="001F64A0"/>
    <w:rsid w:val="002029A6"/>
    <w:rsid w:val="0020352D"/>
    <w:rsid w:val="0020374C"/>
    <w:rsid w:val="002041AB"/>
    <w:rsid w:val="002045C1"/>
    <w:rsid w:val="00205968"/>
    <w:rsid w:val="00207DB7"/>
    <w:rsid w:val="002106C8"/>
    <w:rsid w:val="00210D19"/>
    <w:rsid w:val="00212373"/>
    <w:rsid w:val="002138EA"/>
    <w:rsid w:val="00214FBD"/>
    <w:rsid w:val="00220B6F"/>
    <w:rsid w:val="00222897"/>
    <w:rsid w:val="00222AD3"/>
    <w:rsid w:val="00225925"/>
    <w:rsid w:val="00230C68"/>
    <w:rsid w:val="00231775"/>
    <w:rsid w:val="00231866"/>
    <w:rsid w:val="00232268"/>
    <w:rsid w:val="00232B45"/>
    <w:rsid w:val="00234306"/>
    <w:rsid w:val="0023446F"/>
    <w:rsid w:val="00235127"/>
    <w:rsid w:val="00235394"/>
    <w:rsid w:val="00235B16"/>
    <w:rsid w:val="002363F5"/>
    <w:rsid w:val="00241E76"/>
    <w:rsid w:val="00242DD8"/>
    <w:rsid w:val="002447F0"/>
    <w:rsid w:val="00245711"/>
    <w:rsid w:val="00245B6B"/>
    <w:rsid w:val="00247295"/>
    <w:rsid w:val="0025035E"/>
    <w:rsid w:val="0025345F"/>
    <w:rsid w:val="002540B0"/>
    <w:rsid w:val="00254DE6"/>
    <w:rsid w:val="0025529D"/>
    <w:rsid w:val="00257632"/>
    <w:rsid w:val="00260476"/>
    <w:rsid w:val="00260D4B"/>
    <w:rsid w:val="0026179F"/>
    <w:rsid w:val="00261EF2"/>
    <w:rsid w:val="00262278"/>
    <w:rsid w:val="00265053"/>
    <w:rsid w:val="00265360"/>
    <w:rsid w:val="002715D3"/>
    <w:rsid w:val="002716E7"/>
    <w:rsid w:val="00272BC8"/>
    <w:rsid w:val="002730D1"/>
    <w:rsid w:val="00274E1A"/>
    <w:rsid w:val="0027582B"/>
    <w:rsid w:val="00275B3C"/>
    <w:rsid w:val="0027745D"/>
    <w:rsid w:val="00280799"/>
    <w:rsid w:val="00282213"/>
    <w:rsid w:val="00283084"/>
    <w:rsid w:val="0028309A"/>
    <w:rsid w:val="00285046"/>
    <w:rsid w:val="0028522B"/>
    <w:rsid w:val="00290654"/>
    <w:rsid w:val="00290810"/>
    <w:rsid w:val="00291A21"/>
    <w:rsid w:val="00294905"/>
    <w:rsid w:val="00294FEF"/>
    <w:rsid w:val="002956E1"/>
    <w:rsid w:val="00296B3D"/>
    <w:rsid w:val="002A05B0"/>
    <w:rsid w:val="002A0EAF"/>
    <w:rsid w:val="002A1FF0"/>
    <w:rsid w:val="002A4F2C"/>
    <w:rsid w:val="002A4F8E"/>
    <w:rsid w:val="002A59D3"/>
    <w:rsid w:val="002A5B17"/>
    <w:rsid w:val="002B091A"/>
    <w:rsid w:val="002B10A5"/>
    <w:rsid w:val="002B3853"/>
    <w:rsid w:val="002B4609"/>
    <w:rsid w:val="002B56AF"/>
    <w:rsid w:val="002B6E44"/>
    <w:rsid w:val="002C1FC4"/>
    <w:rsid w:val="002C4696"/>
    <w:rsid w:val="002D00C9"/>
    <w:rsid w:val="002D05DD"/>
    <w:rsid w:val="002D1238"/>
    <w:rsid w:val="002D3897"/>
    <w:rsid w:val="002D44CF"/>
    <w:rsid w:val="002D4648"/>
    <w:rsid w:val="002E08A7"/>
    <w:rsid w:val="002E12A7"/>
    <w:rsid w:val="002E200A"/>
    <w:rsid w:val="002E775B"/>
    <w:rsid w:val="002E7A1B"/>
    <w:rsid w:val="002F1AAE"/>
    <w:rsid w:val="002F2CFB"/>
    <w:rsid w:val="002F4093"/>
    <w:rsid w:val="002F53BE"/>
    <w:rsid w:val="002F6C9B"/>
    <w:rsid w:val="002F6EF4"/>
    <w:rsid w:val="002F796C"/>
    <w:rsid w:val="00300C95"/>
    <w:rsid w:val="003040AA"/>
    <w:rsid w:val="00304E3F"/>
    <w:rsid w:val="0030631E"/>
    <w:rsid w:val="00306331"/>
    <w:rsid w:val="003071AC"/>
    <w:rsid w:val="00312538"/>
    <w:rsid w:val="00312E62"/>
    <w:rsid w:val="003140D7"/>
    <w:rsid w:val="0031464C"/>
    <w:rsid w:val="00314AF6"/>
    <w:rsid w:val="00314E99"/>
    <w:rsid w:val="00320493"/>
    <w:rsid w:val="003253ED"/>
    <w:rsid w:val="00331476"/>
    <w:rsid w:val="00341E05"/>
    <w:rsid w:val="00341EE1"/>
    <w:rsid w:val="003449E6"/>
    <w:rsid w:val="003466ED"/>
    <w:rsid w:val="00346928"/>
    <w:rsid w:val="003532A2"/>
    <w:rsid w:val="00353C40"/>
    <w:rsid w:val="003543FA"/>
    <w:rsid w:val="00356B37"/>
    <w:rsid w:val="00361187"/>
    <w:rsid w:val="00361491"/>
    <w:rsid w:val="003626D4"/>
    <w:rsid w:val="003667FF"/>
    <w:rsid w:val="00367724"/>
    <w:rsid w:val="00372085"/>
    <w:rsid w:val="00372B4D"/>
    <w:rsid w:val="00374EB9"/>
    <w:rsid w:val="0037533A"/>
    <w:rsid w:val="00376440"/>
    <w:rsid w:val="003772F3"/>
    <w:rsid w:val="00381C9C"/>
    <w:rsid w:val="003823D1"/>
    <w:rsid w:val="003919B6"/>
    <w:rsid w:val="00394970"/>
    <w:rsid w:val="00395673"/>
    <w:rsid w:val="00396A8B"/>
    <w:rsid w:val="003970D1"/>
    <w:rsid w:val="003A0B5D"/>
    <w:rsid w:val="003A1829"/>
    <w:rsid w:val="003A377C"/>
    <w:rsid w:val="003A4CB3"/>
    <w:rsid w:val="003A4FA6"/>
    <w:rsid w:val="003A665A"/>
    <w:rsid w:val="003B0CD7"/>
    <w:rsid w:val="003B3F20"/>
    <w:rsid w:val="003B656B"/>
    <w:rsid w:val="003B6B5A"/>
    <w:rsid w:val="003B6D17"/>
    <w:rsid w:val="003B7DAB"/>
    <w:rsid w:val="003C0024"/>
    <w:rsid w:val="003C05A5"/>
    <w:rsid w:val="003C3DD0"/>
    <w:rsid w:val="003C3FCA"/>
    <w:rsid w:val="003C5577"/>
    <w:rsid w:val="003C55D3"/>
    <w:rsid w:val="003C7323"/>
    <w:rsid w:val="003C74E2"/>
    <w:rsid w:val="003C785B"/>
    <w:rsid w:val="003C78A6"/>
    <w:rsid w:val="003D18C2"/>
    <w:rsid w:val="003D299E"/>
    <w:rsid w:val="003D2B31"/>
    <w:rsid w:val="003D44E8"/>
    <w:rsid w:val="003D4EAA"/>
    <w:rsid w:val="003D50A9"/>
    <w:rsid w:val="003D56C3"/>
    <w:rsid w:val="003D670F"/>
    <w:rsid w:val="003D78A0"/>
    <w:rsid w:val="003D7A5D"/>
    <w:rsid w:val="003E1394"/>
    <w:rsid w:val="003E2BDE"/>
    <w:rsid w:val="003E369A"/>
    <w:rsid w:val="003E3A7C"/>
    <w:rsid w:val="003E3CD8"/>
    <w:rsid w:val="003E604E"/>
    <w:rsid w:val="003E6646"/>
    <w:rsid w:val="003E69AC"/>
    <w:rsid w:val="003F038E"/>
    <w:rsid w:val="003F0DFC"/>
    <w:rsid w:val="003F1D9E"/>
    <w:rsid w:val="003F2E02"/>
    <w:rsid w:val="003F41C4"/>
    <w:rsid w:val="003F4CA1"/>
    <w:rsid w:val="003F51B5"/>
    <w:rsid w:val="003F6038"/>
    <w:rsid w:val="003F62B5"/>
    <w:rsid w:val="00400263"/>
    <w:rsid w:val="00400ADD"/>
    <w:rsid w:val="004017C2"/>
    <w:rsid w:val="004039D5"/>
    <w:rsid w:val="0040419A"/>
    <w:rsid w:val="00404D6F"/>
    <w:rsid w:val="00406887"/>
    <w:rsid w:val="0040756A"/>
    <w:rsid w:val="00414E1D"/>
    <w:rsid w:val="00414F91"/>
    <w:rsid w:val="00415B46"/>
    <w:rsid w:val="00417473"/>
    <w:rsid w:val="004217AC"/>
    <w:rsid w:val="00421A46"/>
    <w:rsid w:val="00422BAA"/>
    <w:rsid w:val="004237D4"/>
    <w:rsid w:val="00430E86"/>
    <w:rsid w:val="00431856"/>
    <w:rsid w:val="00432377"/>
    <w:rsid w:val="00433282"/>
    <w:rsid w:val="004361B4"/>
    <w:rsid w:val="00440E4B"/>
    <w:rsid w:val="00441C2A"/>
    <w:rsid w:val="00441C6D"/>
    <w:rsid w:val="00442568"/>
    <w:rsid w:val="004430CF"/>
    <w:rsid w:val="004438C9"/>
    <w:rsid w:val="00443CC6"/>
    <w:rsid w:val="00444225"/>
    <w:rsid w:val="00444517"/>
    <w:rsid w:val="0044473C"/>
    <w:rsid w:val="00444D6C"/>
    <w:rsid w:val="004453BB"/>
    <w:rsid w:val="0044720E"/>
    <w:rsid w:val="00450EF8"/>
    <w:rsid w:val="00451271"/>
    <w:rsid w:val="004543ED"/>
    <w:rsid w:val="00463A68"/>
    <w:rsid w:val="0046402B"/>
    <w:rsid w:val="004645B3"/>
    <w:rsid w:val="00465F13"/>
    <w:rsid w:val="0046699D"/>
    <w:rsid w:val="00474E67"/>
    <w:rsid w:val="00474FA0"/>
    <w:rsid w:val="00475DFB"/>
    <w:rsid w:val="00477C07"/>
    <w:rsid w:val="0049156D"/>
    <w:rsid w:val="00492639"/>
    <w:rsid w:val="00492FDA"/>
    <w:rsid w:val="00495DCE"/>
    <w:rsid w:val="00497276"/>
    <w:rsid w:val="00497809"/>
    <w:rsid w:val="004A0D35"/>
    <w:rsid w:val="004A17C7"/>
    <w:rsid w:val="004A41BD"/>
    <w:rsid w:val="004A782C"/>
    <w:rsid w:val="004A7ADF"/>
    <w:rsid w:val="004B03DA"/>
    <w:rsid w:val="004B1EF8"/>
    <w:rsid w:val="004B5CEC"/>
    <w:rsid w:val="004B693D"/>
    <w:rsid w:val="004B7361"/>
    <w:rsid w:val="004B7715"/>
    <w:rsid w:val="004B7C86"/>
    <w:rsid w:val="004C58AD"/>
    <w:rsid w:val="004C65F8"/>
    <w:rsid w:val="004C72B1"/>
    <w:rsid w:val="004D072B"/>
    <w:rsid w:val="004D0C02"/>
    <w:rsid w:val="004D1DFD"/>
    <w:rsid w:val="004D2B59"/>
    <w:rsid w:val="004D3995"/>
    <w:rsid w:val="004D3B52"/>
    <w:rsid w:val="004D42E8"/>
    <w:rsid w:val="004D521F"/>
    <w:rsid w:val="004D77DD"/>
    <w:rsid w:val="004D7E24"/>
    <w:rsid w:val="004D7F48"/>
    <w:rsid w:val="004E2E83"/>
    <w:rsid w:val="004E73B0"/>
    <w:rsid w:val="004F2B12"/>
    <w:rsid w:val="004F2F68"/>
    <w:rsid w:val="004F6299"/>
    <w:rsid w:val="004F7A3D"/>
    <w:rsid w:val="00505026"/>
    <w:rsid w:val="00505BFA"/>
    <w:rsid w:val="00515234"/>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01A"/>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335"/>
    <w:rsid w:val="00597DA3"/>
    <w:rsid w:val="005A1864"/>
    <w:rsid w:val="005A1B40"/>
    <w:rsid w:val="005A3659"/>
    <w:rsid w:val="005A3E11"/>
    <w:rsid w:val="005A5603"/>
    <w:rsid w:val="005A638A"/>
    <w:rsid w:val="005A6B3C"/>
    <w:rsid w:val="005A718C"/>
    <w:rsid w:val="005A7306"/>
    <w:rsid w:val="005A7381"/>
    <w:rsid w:val="005A772A"/>
    <w:rsid w:val="005B207E"/>
    <w:rsid w:val="005B41E8"/>
    <w:rsid w:val="005B653A"/>
    <w:rsid w:val="005B7115"/>
    <w:rsid w:val="005B775E"/>
    <w:rsid w:val="005C6516"/>
    <w:rsid w:val="005D1F5B"/>
    <w:rsid w:val="005D21ED"/>
    <w:rsid w:val="005D2248"/>
    <w:rsid w:val="005D23E2"/>
    <w:rsid w:val="005D2D03"/>
    <w:rsid w:val="005D3F3A"/>
    <w:rsid w:val="005D4407"/>
    <w:rsid w:val="005D4B05"/>
    <w:rsid w:val="005D6D26"/>
    <w:rsid w:val="005D761F"/>
    <w:rsid w:val="005E1BE3"/>
    <w:rsid w:val="005E624D"/>
    <w:rsid w:val="005E6321"/>
    <w:rsid w:val="005F0373"/>
    <w:rsid w:val="005F2232"/>
    <w:rsid w:val="005F4A7E"/>
    <w:rsid w:val="005F4D2C"/>
    <w:rsid w:val="005F628C"/>
    <w:rsid w:val="005F7356"/>
    <w:rsid w:val="005F7E1B"/>
    <w:rsid w:val="00600AD8"/>
    <w:rsid w:val="00602073"/>
    <w:rsid w:val="00602FBB"/>
    <w:rsid w:val="00603C1C"/>
    <w:rsid w:val="00603D80"/>
    <w:rsid w:val="00610D3E"/>
    <w:rsid w:val="00611D97"/>
    <w:rsid w:val="00612402"/>
    <w:rsid w:val="0061646C"/>
    <w:rsid w:val="00621109"/>
    <w:rsid w:val="006235EE"/>
    <w:rsid w:val="00623B5E"/>
    <w:rsid w:val="0062498C"/>
    <w:rsid w:val="006301BA"/>
    <w:rsid w:val="0063232A"/>
    <w:rsid w:val="00634095"/>
    <w:rsid w:val="006362FF"/>
    <w:rsid w:val="006416FA"/>
    <w:rsid w:val="00642564"/>
    <w:rsid w:val="00642ED4"/>
    <w:rsid w:val="00644B23"/>
    <w:rsid w:val="00645857"/>
    <w:rsid w:val="00646E36"/>
    <w:rsid w:val="006475B9"/>
    <w:rsid w:val="00650609"/>
    <w:rsid w:val="00651FDE"/>
    <w:rsid w:val="006529B7"/>
    <w:rsid w:val="00654E66"/>
    <w:rsid w:val="006550A5"/>
    <w:rsid w:val="0065794A"/>
    <w:rsid w:val="006604A7"/>
    <w:rsid w:val="006604E7"/>
    <w:rsid w:val="006613B0"/>
    <w:rsid w:val="0066267D"/>
    <w:rsid w:val="0066272C"/>
    <w:rsid w:val="00662AB0"/>
    <w:rsid w:val="00662B4A"/>
    <w:rsid w:val="0066469F"/>
    <w:rsid w:val="00665483"/>
    <w:rsid w:val="006670DA"/>
    <w:rsid w:val="00670916"/>
    <w:rsid w:val="00671A88"/>
    <w:rsid w:val="00671E20"/>
    <w:rsid w:val="00673537"/>
    <w:rsid w:val="00673BA4"/>
    <w:rsid w:val="00674F18"/>
    <w:rsid w:val="00676D1F"/>
    <w:rsid w:val="00680165"/>
    <w:rsid w:val="0068235D"/>
    <w:rsid w:val="0068302C"/>
    <w:rsid w:val="00685642"/>
    <w:rsid w:val="006856E5"/>
    <w:rsid w:val="00685A73"/>
    <w:rsid w:val="00686FBC"/>
    <w:rsid w:val="00692130"/>
    <w:rsid w:val="00694823"/>
    <w:rsid w:val="00696A11"/>
    <w:rsid w:val="00696E9D"/>
    <w:rsid w:val="0069720F"/>
    <w:rsid w:val="006A019B"/>
    <w:rsid w:val="006A07AE"/>
    <w:rsid w:val="006A18D4"/>
    <w:rsid w:val="006A3282"/>
    <w:rsid w:val="006A62A2"/>
    <w:rsid w:val="006A66E3"/>
    <w:rsid w:val="006A6EAC"/>
    <w:rsid w:val="006B0D02"/>
    <w:rsid w:val="006B17BE"/>
    <w:rsid w:val="006B1EDA"/>
    <w:rsid w:val="006B3906"/>
    <w:rsid w:val="006B463E"/>
    <w:rsid w:val="006B46D8"/>
    <w:rsid w:val="006B572C"/>
    <w:rsid w:val="006B6A9B"/>
    <w:rsid w:val="006B6FF1"/>
    <w:rsid w:val="006B7B74"/>
    <w:rsid w:val="006C3095"/>
    <w:rsid w:val="006C5FFF"/>
    <w:rsid w:val="006C674B"/>
    <w:rsid w:val="006D4225"/>
    <w:rsid w:val="006D440B"/>
    <w:rsid w:val="006D47D2"/>
    <w:rsid w:val="006D611D"/>
    <w:rsid w:val="006D65DA"/>
    <w:rsid w:val="006D77BB"/>
    <w:rsid w:val="006E1144"/>
    <w:rsid w:val="006E1DC2"/>
    <w:rsid w:val="006E1E48"/>
    <w:rsid w:val="006E2345"/>
    <w:rsid w:val="006E4E35"/>
    <w:rsid w:val="006E4F62"/>
    <w:rsid w:val="006E77E7"/>
    <w:rsid w:val="006F2B4E"/>
    <w:rsid w:val="007034FE"/>
    <w:rsid w:val="007045B0"/>
    <w:rsid w:val="00704CC3"/>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2FFF"/>
    <w:rsid w:val="00723BD0"/>
    <w:rsid w:val="00724F51"/>
    <w:rsid w:val="00726D4D"/>
    <w:rsid w:val="00727982"/>
    <w:rsid w:val="007366B9"/>
    <w:rsid w:val="00736A92"/>
    <w:rsid w:val="0074030B"/>
    <w:rsid w:val="0074101D"/>
    <w:rsid w:val="00741A10"/>
    <w:rsid w:val="00741FF0"/>
    <w:rsid w:val="00742689"/>
    <w:rsid w:val="00746271"/>
    <w:rsid w:val="00747A2C"/>
    <w:rsid w:val="00750CEB"/>
    <w:rsid w:val="00752857"/>
    <w:rsid w:val="00754852"/>
    <w:rsid w:val="00757C74"/>
    <w:rsid w:val="00762C4B"/>
    <w:rsid w:val="007649DD"/>
    <w:rsid w:val="0076572F"/>
    <w:rsid w:val="00765FC8"/>
    <w:rsid w:val="007661AA"/>
    <w:rsid w:val="007664C6"/>
    <w:rsid w:val="0076656E"/>
    <w:rsid w:val="00770473"/>
    <w:rsid w:val="00770490"/>
    <w:rsid w:val="00774217"/>
    <w:rsid w:val="00774B4C"/>
    <w:rsid w:val="007755E7"/>
    <w:rsid w:val="007808DE"/>
    <w:rsid w:val="00780A03"/>
    <w:rsid w:val="00781A3B"/>
    <w:rsid w:val="0078274A"/>
    <w:rsid w:val="00782BF1"/>
    <w:rsid w:val="007834B7"/>
    <w:rsid w:val="00785196"/>
    <w:rsid w:val="00785654"/>
    <w:rsid w:val="00793494"/>
    <w:rsid w:val="007A28DC"/>
    <w:rsid w:val="007A29A0"/>
    <w:rsid w:val="007A446F"/>
    <w:rsid w:val="007A52C4"/>
    <w:rsid w:val="007A5410"/>
    <w:rsid w:val="007A6272"/>
    <w:rsid w:val="007A718C"/>
    <w:rsid w:val="007B0D3C"/>
    <w:rsid w:val="007B0D50"/>
    <w:rsid w:val="007B0E1D"/>
    <w:rsid w:val="007B21C5"/>
    <w:rsid w:val="007B319F"/>
    <w:rsid w:val="007B3B93"/>
    <w:rsid w:val="007B505C"/>
    <w:rsid w:val="007C0B20"/>
    <w:rsid w:val="007C197A"/>
    <w:rsid w:val="007C2B61"/>
    <w:rsid w:val="007C3B6C"/>
    <w:rsid w:val="007C3C41"/>
    <w:rsid w:val="007C742F"/>
    <w:rsid w:val="007C772F"/>
    <w:rsid w:val="007D4862"/>
    <w:rsid w:val="007D4E54"/>
    <w:rsid w:val="007D5A9E"/>
    <w:rsid w:val="007D6048"/>
    <w:rsid w:val="007D6C01"/>
    <w:rsid w:val="007E1F3B"/>
    <w:rsid w:val="007E2B36"/>
    <w:rsid w:val="007E2BF7"/>
    <w:rsid w:val="007E4809"/>
    <w:rsid w:val="007E4F8D"/>
    <w:rsid w:val="007E56D8"/>
    <w:rsid w:val="007E5C87"/>
    <w:rsid w:val="007F015A"/>
    <w:rsid w:val="007F0E1E"/>
    <w:rsid w:val="007F13F5"/>
    <w:rsid w:val="007F182F"/>
    <w:rsid w:val="007F628B"/>
    <w:rsid w:val="007F62EA"/>
    <w:rsid w:val="007F700C"/>
    <w:rsid w:val="007F745C"/>
    <w:rsid w:val="00801967"/>
    <w:rsid w:val="0080248E"/>
    <w:rsid w:val="008031B5"/>
    <w:rsid w:val="008072FF"/>
    <w:rsid w:val="00810FB0"/>
    <w:rsid w:val="0081689A"/>
    <w:rsid w:val="008240E1"/>
    <w:rsid w:val="0082583A"/>
    <w:rsid w:val="00826532"/>
    <w:rsid w:val="0083389F"/>
    <w:rsid w:val="00835C3C"/>
    <w:rsid w:val="00836C44"/>
    <w:rsid w:val="008372FD"/>
    <w:rsid w:val="00842B4F"/>
    <w:rsid w:val="00843A28"/>
    <w:rsid w:val="00843AAA"/>
    <w:rsid w:val="008451D1"/>
    <w:rsid w:val="008510F1"/>
    <w:rsid w:val="00853D81"/>
    <w:rsid w:val="008556A6"/>
    <w:rsid w:val="00856FDC"/>
    <w:rsid w:val="00861537"/>
    <w:rsid w:val="008627A1"/>
    <w:rsid w:val="00863EBB"/>
    <w:rsid w:val="00864664"/>
    <w:rsid w:val="00866314"/>
    <w:rsid w:val="008671F5"/>
    <w:rsid w:val="00871645"/>
    <w:rsid w:val="00873715"/>
    <w:rsid w:val="0087373E"/>
    <w:rsid w:val="00874FE0"/>
    <w:rsid w:val="00875CB4"/>
    <w:rsid w:val="0087603C"/>
    <w:rsid w:val="008764E7"/>
    <w:rsid w:val="00882832"/>
    <w:rsid w:val="00884014"/>
    <w:rsid w:val="00885543"/>
    <w:rsid w:val="00885DDB"/>
    <w:rsid w:val="008918FD"/>
    <w:rsid w:val="008920BD"/>
    <w:rsid w:val="008921D3"/>
    <w:rsid w:val="00893454"/>
    <w:rsid w:val="00895CDB"/>
    <w:rsid w:val="0089639C"/>
    <w:rsid w:val="008A0249"/>
    <w:rsid w:val="008A0996"/>
    <w:rsid w:val="008A24BF"/>
    <w:rsid w:val="008A4BA1"/>
    <w:rsid w:val="008B24BB"/>
    <w:rsid w:val="008B4235"/>
    <w:rsid w:val="008B6A34"/>
    <w:rsid w:val="008B6E93"/>
    <w:rsid w:val="008B6E98"/>
    <w:rsid w:val="008B7DF8"/>
    <w:rsid w:val="008C597F"/>
    <w:rsid w:val="008C5EEC"/>
    <w:rsid w:val="008C60E9"/>
    <w:rsid w:val="008D39DD"/>
    <w:rsid w:val="008D4BA9"/>
    <w:rsid w:val="008D73E1"/>
    <w:rsid w:val="008E0A4B"/>
    <w:rsid w:val="008E314F"/>
    <w:rsid w:val="008E4A88"/>
    <w:rsid w:val="008E715E"/>
    <w:rsid w:val="008F2C5A"/>
    <w:rsid w:val="008F616D"/>
    <w:rsid w:val="008F6413"/>
    <w:rsid w:val="008F68CF"/>
    <w:rsid w:val="008F7D93"/>
    <w:rsid w:val="0090028C"/>
    <w:rsid w:val="00901ECE"/>
    <w:rsid w:val="009038CE"/>
    <w:rsid w:val="00904C88"/>
    <w:rsid w:val="009050A8"/>
    <w:rsid w:val="00906173"/>
    <w:rsid w:val="00906356"/>
    <w:rsid w:val="00906895"/>
    <w:rsid w:val="0090773A"/>
    <w:rsid w:val="009100AC"/>
    <w:rsid w:val="009112A9"/>
    <w:rsid w:val="00912016"/>
    <w:rsid w:val="009147F7"/>
    <w:rsid w:val="0092034B"/>
    <w:rsid w:val="00922EBD"/>
    <w:rsid w:val="00923B69"/>
    <w:rsid w:val="00923E93"/>
    <w:rsid w:val="00924953"/>
    <w:rsid w:val="00925FC7"/>
    <w:rsid w:val="00926E79"/>
    <w:rsid w:val="009308CF"/>
    <w:rsid w:val="00930C81"/>
    <w:rsid w:val="00930D32"/>
    <w:rsid w:val="00931377"/>
    <w:rsid w:val="00931702"/>
    <w:rsid w:val="00931937"/>
    <w:rsid w:val="00933D69"/>
    <w:rsid w:val="00934967"/>
    <w:rsid w:val="00934D4B"/>
    <w:rsid w:val="00935866"/>
    <w:rsid w:val="00937AEE"/>
    <w:rsid w:val="009403DA"/>
    <w:rsid w:val="00944AB4"/>
    <w:rsid w:val="0094533F"/>
    <w:rsid w:val="00954F14"/>
    <w:rsid w:val="0095748C"/>
    <w:rsid w:val="00957C36"/>
    <w:rsid w:val="0096268B"/>
    <w:rsid w:val="009626F8"/>
    <w:rsid w:val="00965EC6"/>
    <w:rsid w:val="00966889"/>
    <w:rsid w:val="0097304D"/>
    <w:rsid w:val="009733BF"/>
    <w:rsid w:val="009776DE"/>
    <w:rsid w:val="0098134C"/>
    <w:rsid w:val="009819AE"/>
    <w:rsid w:val="009829B0"/>
    <w:rsid w:val="00983910"/>
    <w:rsid w:val="00983A27"/>
    <w:rsid w:val="00983FE9"/>
    <w:rsid w:val="00985E49"/>
    <w:rsid w:val="009864AF"/>
    <w:rsid w:val="009928D4"/>
    <w:rsid w:val="00996AC8"/>
    <w:rsid w:val="009A04AF"/>
    <w:rsid w:val="009A08FB"/>
    <w:rsid w:val="009A2280"/>
    <w:rsid w:val="009A2C6C"/>
    <w:rsid w:val="009A43A2"/>
    <w:rsid w:val="009B1D86"/>
    <w:rsid w:val="009B23FF"/>
    <w:rsid w:val="009B2CB0"/>
    <w:rsid w:val="009B34E2"/>
    <w:rsid w:val="009B39E0"/>
    <w:rsid w:val="009B3D9F"/>
    <w:rsid w:val="009B48F1"/>
    <w:rsid w:val="009B5AB8"/>
    <w:rsid w:val="009B6CC1"/>
    <w:rsid w:val="009C0727"/>
    <w:rsid w:val="009C1AD5"/>
    <w:rsid w:val="009C2D1D"/>
    <w:rsid w:val="009C3890"/>
    <w:rsid w:val="009C40E1"/>
    <w:rsid w:val="009C4A6F"/>
    <w:rsid w:val="009C628D"/>
    <w:rsid w:val="009D0348"/>
    <w:rsid w:val="009D1BE4"/>
    <w:rsid w:val="009D5DE0"/>
    <w:rsid w:val="009D62B1"/>
    <w:rsid w:val="009E0843"/>
    <w:rsid w:val="009E09B3"/>
    <w:rsid w:val="009E0B25"/>
    <w:rsid w:val="009E28EF"/>
    <w:rsid w:val="009E2929"/>
    <w:rsid w:val="009E30E5"/>
    <w:rsid w:val="009E571C"/>
    <w:rsid w:val="009E5870"/>
    <w:rsid w:val="009F14F7"/>
    <w:rsid w:val="009F183D"/>
    <w:rsid w:val="009F3F7E"/>
    <w:rsid w:val="009F6DBE"/>
    <w:rsid w:val="00A0219E"/>
    <w:rsid w:val="00A0535F"/>
    <w:rsid w:val="00A05FD2"/>
    <w:rsid w:val="00A126D8"/>
    <w:rsid w:val="00A15D47"/>
    <w:rsid w:val="00A16E19"/>
    <w:rsid w:val="00A17573"/>
    <w:rsid w:val="00A25923"/>
    <w:rsid w:val="00A311FE"/>
    <w:rsid w:val="00A33BED"/>
    <w:rsid w:val="00A33FD3"/>
    <w:rsid w:val="00A34818"/>
    <w:rsid w:val="00A35A6B"/>
    <w:rsid w:val="00A37125"/>
    <w:rsid w:val="00A46548"/>
    <w:rsid w:val="00A50244"/>
    <w:rsid w:val="00A50E31"/>
    <w:rsid w:val="00A525AA"/>
    <w:rsid w:val="00A53DA9"/>
    <w:rsid w:val="00A55F4E"/>
    <w:rsid w:val="00A57448"/>
    <w:rsid w:val="00A57ACE"/>
    <w:rsid w:val="00A612A7"/>
    <w:rsid w:val="00A61831"/>
    <w:rsid w:val="00A6428E"/>
    <w:rsid w:val="00A6446C"/>
    <w:rsid w:val="00A653A6"/>
    <w:rsid w:val="00A65439"/>
    <w:rsid w:val="00A65BF6"/>
    <w:rsid w:val="00A66640"/>
    <w:rsid w:val="00A669BC"/>
    <w:rsid w:val="00A66F72"/>
    <w:rsid w:val="00A67A2B"/>
    <w:rsid w:val="00A72864"/>
    <w:rsid w:val="00A73A6E"/>
    <w:rsid w:val="00A73DDE"/>
    <w:rsid w:val="00A77BB7"/>
    <w:rsid w:val="00A81045"/>
    <w:rsid w:val="00A81933"/>
    <w:rsid w:val="00A81B15"/>
    <w:rsid w:val="00A85234"/>
    <w:rsid w:val="00A85DBC"/>
    <w:rsid w:val="00A86D7E"/>
    <w:rsid w:val="00A87366"/>
    <w:rsid w:val="00A878EF"/>
    <w:rsid w:val="00A90C91"/>
    <w:rsid w:val="00A9656B"/>
    <w:rsid w:val="00A97B23"/>
    <w:rsid w:val="00AA24C1"/>
    <w:rsid w:val="00AA3612"/>
    <w:rsid w:val="00AA4CA6"/>
    <w:rsid w:val="00AA4DD5"/>
    <w:rsid w:val="00AA5DEE"/>
    <w:rsid w:val="00AA668C"/>
    <w:rsid w:val="00AB3499"/>
    <w:rsid w:val="00AB3F85"/>
    <w:rsid w:val="00AB75F0"/>
    <w:rsid w:val="00AB7F9E"/>
    <w:rsid w:val="00AC04CD"/>
    <w:rsid w:val="00AC0B13"/>
    <w:rsid w:val="00AC0B5C"/>
    <w:rsid w:val="00AC0EFF"/>
    <w:rsid w:val="00AC12AF"/>
    <w:rsid w:val="00AC2665"/>
    <w:rsid w:val="00AC2EEB"/>
    <w:rsid w:val="00AC306A"/>
    <w:rsid w:val="00AC357F"/>
    <w:rsid w:val="00AC5005"/>
    <w:rsid w:val="00AC654A"/>
    <w:rsid w:val="00AC670F"/>
    <w:rsid w:val="00AC6B3D"/>
    <w:rsid w:val="00AC6DB8"/>
    <w:rsid w:val="00AD19C3"/>
    <w:rsid w:val="00AD2058"/>
    <w:rsid w:val="00AD6613"/>
    <w:rsid w:val="00AD6D86"/>
    <w:rsid w:val="00AE2DD6"/>
    <w:rsid w:val="00AE35E4"/>
    <w:rsid w:val="00AE747D"/>
    <w:rsid w:val="00AE77EC"/>
    <w:rsid w:val="00AF1CC9"/>
    <w:rsid w:val="00B01679"/>
    <w:rsid w:val="00B02F68"/>
    <w:rsid w:val="00B03CAE"/>
    <w:rsid w:val="00B05546"/>
    <w:rsid w:val="00B05946"/>
    <w:rsid w:val="00B067A5"/>
    <w:rsid w:val="00B06E27"/>
    <w:rsid w:val="00B12421"/>
    <w:rsid w:val="00B12FE2"/>
    <w:rsid w:val="00B13EE6"/>
    <w:rsid w:val="00B1526D"/>
    <w:rsid w:val="00B15E24"/>
    <w:rsid w:val="00B221EA"/>
    <w:rsid w:val="00B226D0"/>
    <w:rsid w:val="00B22E92"/>
    <w:rsid w:val="00B30F2A"/>
    <w:rsid w:val="00B31FB5"/>
    <w:rsid w:val="00B3223D"/>
    <w:rsid w:val="00B34988"/>
    <w:rsid w:val="00B35E08"/>
    <w:rsid w:val="00B3698F"/>
    <w:rsid w:val="00B406C1"/>
    <w:rsid w:val="00B41E8F"/>
    <w:rsid w:val="00B42372"/>
    <w:rsid w:val="00B42C7A"/>
    <w:rsid w:val="00B44009"/>
    <w:rsid w:val="00B463E3"/>
    <w:rsid w:val="00B47443"/>
    <w:rsid w:val="00B47B48"/>
    <w:rsid w:val="00B5001E"/>
    <w:rsid w:val="00B52C8A"/>
    <w:rsid w:val="00B5445A"/>
    <w:rsid w:val="00B558AB"/>
    <w:rsid w:val="00B5702C"/>
    <w:rsid w:val="00B578B1"/>
    <w:rsid w:val="00B57FF1"/>
    <w:rsid w:val="00B606D9"/>
    <w:rsid w:val="00B60991"/>
    <w:rsid w:val="00B61B8C"/>
    <w:rsid w:val="00B62D3B"/>
    <w:rsid w:val="00B64ABD"/>
    <w:rsid w:val="00B65225"/>
    <w:rsid w:val="00B70989"/>
    <w:rsid w:val="00B72FB5"/>
    <w:rsid w:val="00B73543"/>
    <w:rsid w:val="00B739BA"/>
    <w:rsid w:val="00B73AE2"/>
    <w:rsid w:val="00B73BFC"/>
    <w:rsid w:val="00B73EF8"/>
    <w:rsid w:val="00B7504A"/>
    <w:rsid w:val="00B80274"/>
    <w:rsid w:val="00B8397B"/>
    <w:rsid w:val="00B8446C"/>
    <w:rsid w:val="00B84970"/>
    <w:rsid w:val="00B876F0"/>
    <w:rsid w:val="00B87ECE"/>
    <w:rsid w:val="00B9181B"/>
    <w:rsid w:val="00B925DD"/>
    <w:rsid w:val="00B94AC5"/>
    <w:rsid w:val="00B9543F"/>
    <w:rsid w:val="00B95A46"/>
    <w:rsid w:val="00B9688D"/>
    <w:rsid w:val="00BA146A"/>
    <w:rsid w:val="00BA1CBC"/>
    <w:rsid w:val="00BA1D66"/>
    <w:rsid w:val="00BA3CF7"/>
    <w:rsid w:val="00BB087F"/>
    <w:rsid w:val="00BB16F4"/>
    <w:rsid w:val="00BB5FFE"/>
    <w:rsid w:val="00BB6A38"/>
    <w:rsid w:val="00BC077E"/>
    <w:rsid w:val="00BC1AF0"/>
    <w:rsid w:val="00BC40A6"/>
    <w:rsid w:val="00BC4CBB"/>
    <w:rsid w:val="00BC5AE7"/>
    <w:rsid w:val="00BC620A"/>
    <w:rsid w:val="00BC7FED"/>
    <w:rsid w:val="00BD14EA"/>
    <w:rsid w:val="00BD3CDD"/>
    <w:rsid w:val="00BD7B79"/>
    <w:rsid w:val="00BE1672"/>
    <w:rsid w:val="00BE31EA"/>
    <w:rsid w:val="00BE3E00"/>
    <w:rsid w:val="00BE48B6"/>
    <w:rsid w:val="00BE7095"/>
    <w:rsid w:val="00BE78BD"/>
    <w:rsid w:val="00BF03BB"/>
    <w:rsid w:val="00BF15F6"/>
    <w:rsid w:val="00BF28CB"/>
    <w:rsid w:val="00BF50DB"/>
    <w:rsid w:val="00BF62CD"/>
    <w:rsid w:val="00BF7D1A"/>
    <w:rsid w:val="00BF7F29"/>
    <w:rsid w:val="00BF7F3A"/>
    <w:rsid w:val="00C04118"/>
    <w:rsid w:val="00C07A28"/>
    <w:rsid w:val="00C16EAA"/>
    <w:rsid w:val="00C20409"/>
    <w:rsid w:val="00C26212"/>
    <w:rsid w:val="00C26985"/>
    <w:rsid w:val="00C27B4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616DF"/>
    <w:rsid w:val="00C636F8"/>
    <w:rsid w:val="00C70E7D"/>
    <w:rsid w:val="00C72554"/>
    <w:rsid w:val="00C73658"/>
    <w:rsid w:val="00C80CB7"/>
    <w:rsid w:val="00C816A2"/>
    <w:rsid w:val="00C8176D"/>
    <w:rsid w:val="00C81962"/>
    <w:rsid w:val="00C82696"/>
    <w:rsid w:val="00C82C1B"/>
    <w:rsid w:val="00C83065"/>
    <w:rsid w:val="00C8380C"/>
    <w:rsid w:val="00C83DD1"/>
    <w:rsid w:val="00C84376"/>
    <w:rsid w:val="00C847AC"/>
    <w:rsid w:val="00C91E2D"/>
    <w:rsid w:val="00C92A3B"/>
    <w:rsid w:val="00C93060"/>
    <w:rsid w:val="00C93D3B"/>
    <w:rsid w:val="00C94692"/>
    <w:rsid w:val="00C95CAE"/>
    <w:rsid w:val="00C96A24"/>
    <w:rsid w:val="00C97B91"/>
    <w:rsid w:val="00CA3229"/>
    <w:rsid w:val="00CA32E8"/>
    <w:rsid w:val="00CA40DE"/>
    <w:rsid w:val="00CA559C"/>
    <w:rsid w:val="00CA6520"/>
    <w:rsid w:val="00CB1793"/>
    <w:rsid w:val="00CB18F5"/>
    <w:rsid w:val="00CB203F"/>
    <w:rsid w:val="00CB2E29"/>
    <w:rsid w:val="00CB3271"/>
    <w:rsid w:val="00CB3746"/>
    <w:rsid w:val="00CB5123"/>
    <w:rsid w:val="00CB77C1"/>
    <w:rsid w:val="00CC10BE"/>
    <w:rsid w:val="00CC26C6"/>
    <w:rsid w:val="00CC742C"/>
    <w:rsid w:val="00CD03C9"/>
    <w:rsid w:val="00CD2A32"/>
    <w:rsid w:val="00CD4DC8"/>
    <w:rsid w:val="00CD6473"/>
    <w:rsid w:val="00CE0F68"/>
    <w:rsid w:val="00CE5D2F"/>
    <w:rsid w:val="00CE64A9"/>
    <w:rsid w:val="00CE6621"/>
    <w:rsid w:val="00CE6B6C"/>
    <w:rsid w:val="00CF0B10"/>
    <w:rsid w:val="00CF0CA3"/>
    <w:rsid w:val="00CF1288"/>
    <w:rsid w:val="00CF1369"/>
    <w:rsid w:val="00CF1BA7"/>
    <w:rsid w:val="00CF21D8"/>
    <w:rsid w:val="00CF3CC6"/>
    <w:rsid w:val="00CF6D00"/>
    <w:rsid w:val="00CF71D1"/>
    <w:rsid w:val="00CF73EA"/>
    <w:rsid w:val="00D0117C"/>
    <w:rsid w:val="00D04B8B"/>
    <w:rsid w:val="00D058C4"/>
    <w:rsid w:val="00D072A2"/>
    <w:rsid w:val="00D07CEE"/>
    <w:rsid w:val="00D12280"/>
    <w:rsid w:val="00D1300C"/>
    <w:rsid w:val="00D150B1"/>
    <w:rsid w:val="00D150DB"/>
    <w:rsid w:val="00D154CC"/>
    <w:rsid w:val="00D1579D"/>
    <w:rsid w:val="00D176E0"/>
    <w:rsid w:val="00D17A79"/>
    <w:rsid w:val="00D17F4D"/>
    <w:rsid w:val="00D262B4"/>
    <w:rsid w:val="00D264AA"/>
    <w:rsid w:val="00D34921"/>
    <w:rsid w:val="00D34A98"/>
    <w:rsid w:val="00D34DA4"/>
    <w:rsid w:val="00D36614"/>
    <w:rsid w:val="00D37BD0"/>
    <w:rsid w:val="00D40239"/>
    <w:rsid w:val="00D40266"/>
    <w:rsid w:val="00D40E06"/>
    <w:rsid w:val="00D41099"/>
    <w:rsid w:val="00D43968"/>
    <w:rsid w:val="00D464D6"/>
    <w:rsid w:val="00D50D6E"/>
    <w:rsid w:val="00D50DBD"/>
    <w:rsid w:val="00D520E4"/>
    <w:rsid w:val="00D526A5"/>
    <w:rsid w:val="00D52C0F"/>
    <w:rsid w:val="00D53BFB"/>
    <w:rsid w:val="00D5415B"/>
    <w:rsid w:val="00D54AB1"/>
    <w:rsid w:val="00D55F77"/>
    <w:rsid w:val="00D575F4"/>
    <w:rsid w:val="00D5781D"/>
    <w:rsid w:val="00D57DFA"/>
    <w:rsid w:val="00D60B9E"/>
    <w:rsid w:val="00D651AF"/>
    <w:rsid w:val="00D66315"/>
    <w:rsid w:val="00D70E88"/>
    <w:rsid w:val="00D70F9D"/>
    <w:rsid w:val="00D71D3B"/>
    <w:rsid w:val="00D72253"/>
    <w:rsid w:val="00D7362B"/>
    <w:rsid w:val="00D74ED9"/>
    <w:rsid w:val="00D75D35"/>
    <w:rsid w:val="00D80F14"/>
    <w:rsid w:val="00D80F86"/>
    <w:rsid w:val="00D82619"/>
    <w:rsid w:val="00D831F6"/>
    <w:rsid w:val="00D839B8"/>
    <w:rsid w:val="00D83AAD"/>
    <w:rsid w:val="00D84411"/>
    <w:rsid w:val="00D90132"/>
    <w:rsid w:val="00D9135B"/>
    <w:rsid w:val="00D919AC"/>
    <w:rsid w:val="00D91D89"/>
    <w:rsid w:val="00D97D52"/>
    <w:rsid w:val="00DA025E"/>
    <w:rsid w:val="00DA33D5"/>
    <w:rsid w:val="00DA518A"/>
    <w:rsid w:val="00DA706D"/>
    <w:rsid w:val="00DB0073"/>
    <w:rsid w:val="00DB0BA5"/>
    <w:rsid w:val="00DB1284"/>
    <w:rsid w:val="00DB71C7"/>
    <w:rsid w:val="00DB773E"/>
    <w:rsid w:val="00DC1331"/>
    <w:rsid w:val="00DC2AA2"/>
    <w:rsid w:val="00DC39A9"/>
    <w:rsid w:val="00DC53E7"/>
    <w:rsid w:val="00DC756C"/>
    <w:rsid w:val="00DC7BB8"/>
    <w:rsid w:val="00DC7EFB"/>
    <w:rsid w:val="00DD00AF"/>
    <w:rsid w:val="00DD0C2C"/>
    <w:rsid w:val="00DD3142"/>
    <w:rsid w:val="00DD576B"/>
    <w:rsid w:val="00DE22B1"/>
    <w:rsid w:val="00DE263D"/>
    <w:rsid w:val="00DE283D"/>
    <w:rsid w:val="00DE4455"/>
    <w:rsid w:val="00DE60C1"/>
    <w:rsid w:val="00DE67FC"/>
    <w:rsid w:val="00DF019F"/>
    <w:rsid w:val="00DF0815"/>
    <w:rsid w:val="00DF271B"/>
    <w:rsid w:val="00DF2BBB"/>
    <w:rsid w:val="00DF30DF"/>
    <w:rsid w:val="00DF4542"/>
    <w:rsid w:val="00DF5A00"/>
    <w:rsid w:val="00E02397"/>
    <w:rsid w:val="00E064D0"/>
    <w:rsid w:val="00E06B0C"/>
    <w:rsid w:val="00E06B4B"/>
    <w:rsid w:val="00E07B9A"/>
    <w:rsid w:val="00E11534"/>
    <w:rsid w:val="00E15F57"/>
    <w:rsid w:val="00E175CB"/>
    <w:rsid w:val="00E22B3F"/>
    <w:rsid w:val="00E237F4"/>
    <w:rsid w:val="00E238E4"/>
    <w:rsid w:val="00E23AF7"/>
    <w:rsid w:val="00E23E48"/>
    <w:rsid w:val="00E253B2"/>
    <w:rsid w:val="00E257AF"/>
    <w:rsid w:val="00E26073"/>
    <w:rsid w:val="00E2676C"/>
    <w:rsid w:val="00E26F58"/>
    <w:rsid w:val="00E300C4"/>
    <w:rsid w:val="00E30FEC"/>
    <w:rsid w:val="00E31CCF"/>
    <w:rsid w:val="00E32A4A"/>
    <w:rsid w:val="00E4069E"/>
    <w:rsid w:val="00E4076B"/>
    <w:rsid w:val="00E43552"/>
    <w:rsid w:val="00E45EF3"/>
    <w:rsid w:val="00E519C5"/>
    <w:rsid w:val="00E52777"/>
    <w:rsid w:val="00E5329C"/>
    <w:rsid w:val="00E5363C"/>
    <w:rsid w:val="00E539AC"/>
    <w:rsid w:val="00E54AF8"/>
    <w:rsid w:val="00E55382"/>
    <w:rsid w:val="00E55ABC"/>
    <w:rsid w:val="00E57518"/>
    <w:rsid w:val="00E57B74"/>
    <w:rsid w:val="00E6150C"/>
    <w:rsid w:val="00E61DFE"/>
    <w:rsid w:val="00E62283"/>
    <w:rsid w:val="00E70031"/>
    <w:rsid w:val="00E73617"/>
    <w:rsid w:val="00E7460A"/>
    <w:rsid w:val="00E75C57"/>
    <w:rsid w:val="00E81E3D"/>
    <w:rsid w:val="00E8229D"/>
    <w:rsid w:val="00E83BD8"/>
    <w:rsid w:val="00E845C2"/>
    <w:rsid w:val="00E852A0"/>
    <w:rsid w:val="00E85872"/>
    <w:rsid w:val="00E85D2A"/>
    <w:rsid w:val="00E8629F"/>
    <w:rsid w:val="00E86553"/>
    <w:rsid w:val="00E902E8"/>
    <w:rsid w:val="00E908D1"/>
    <w:rsid w:val="00E90F26"/>
    <w:rsid w:val="00E924F9"/>
    <w:rsid w:val="00E977FD"/>
    <w:rsid w:val="00EA087D"/>
    <w:rsid w:val="00EA1146"/>
    <w:rsid w:val="00EA15EB"/>
    <w:rsid w:val="00EA170E"/>
    <w:rsid w:val="00EA17EC"/>
    <w:rsid w:val="00EA20D4"/>
    <w:rsid w:val="00EA3C24"/>
    <w:rsid w:val="00EA5C32"/>
    <w:rsid w:val="00EA7566"/>
    <w:rsid w:val="00EA7B28"/>
    <w:rsid w:val="00EB07E5"/>
    <w:rsid w:val="00EB2122"/>
    <w:rsid w:val="00EB342C"/>
    <w:rsid w:val="00EB47AD"/>
    <w:rsid w:val="00EC089C"/>
    <w:rsid w:val="00EC2A82"/>
    <w:rsid w:val="00EC44C8"/>
    <w:rsid w:val="00EC556A"/>
    <w:rsid w:val="00EC7140"/>
    <w:rsid w:val="00EC722B"/>
    <w:rsid w:val="00ED0C81"/>
    <w:rsid w:val="00ED509A"/>
    <w:rsid w:val="00ED5262"/>
    <w:rsid w:val="00ED5719"/>
    <w:rsid w:val="00ED5D0F"/>
    <w:rsid w:val="00EE109A"/>
    <w:rsid w:val="00EE11B3"/>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5434"/>
    <w:rsid w:val="00F06B98"/>
    <w:rsid w:val="00F06C54"/>
    <w:rsid w:val="00F06DD8"/>
    <w:rsid w:val="00F072D8"/>
    <w:rsid w:val="00F10825"/>
    <w:rsid w:val="00F1357B"/>
    <w:rsid w:val="00F15C84"/>
    <w:rsid w:val="00F16188"/>
    <w:rsid w:val="00F176F7"/>
    <w:rsid w:val="00F20B94"/>
    <w:rsid w:val="00F21630"/>
    <w:rsid w:val="00F21AA3"/>
    <w:rsid w:val="00F21B36"/>
    <w:rsid w:val="00F21FA0"/>
    <w:rsid w:val="00F22AF9"/>
    <w:rsid w:val="00F260BB"/>
    <w:rsid w:val="00F262D7"/>
    <w:rsid w:val="00F30B22"/>
    <w:rsid w:val="00F30C72"/>
    <w:rsid w:val="00F31369"/>
    <w:rsid w:val="00F31F73"/>
    <w:rsid w:val="00F3281B"/>
    <w:rsid w:val="00F334EA"/>
    <w:rsid w:val="00F33C35"/>
    <w:rsid w:val="00F35313"/>
    <w:rsid w:val="00F3578A"/>
    <w:rsid w:val="00F36867"/>
    <w:rsid w:val="00F37FA4"/>
    <w:rsid w:val="00F41776"/>
    <w:rsid w:val="00F424E6"/>
    <w:rsid w:val="00F43104"/>
    <w:rsid w:val="00F44A61"/>
    <w:rsid w:val="00F4734D"/>
    <w:rsid w:val="00F47D81"/>
    <w:rsid w:val="00F51291"/>
    <w:rsid w:val="00F52F19"/>
    <w:rsid w:val="00F55467"/>
    <w:rsid w:val="00F55A14"/>
    <w:rsid w:val="00F56DD6"/>
    <w:rsid w:val="00F63A09"/>
    <w:rsid w:val="00F640C8"/>
    <w:rsid w:val="00F64E51"/>
    <w:rsid w:val="00F655A1"/>
    <w:rsid w:val="00F66A1B"/>
    <w:rsid w:val="00F7146E"/>
    <w:rsid w:val="00F739ED"/>
    <w:rsid w:val="00F75DB0"/>
    <w:rsid w:val="00F76FBE"/>
    <w:rsid w:val="00F7778F"/>
    <w:rsid w:val="00F77D34"/>
    <w:rsid w:val="00F82105"/>
    <w:rsid w:val="00F82196"/>
    <w:rsid w:val="00F825CC"/>
    <w:rsid w:val="00F835C1"/>
    <w:rsid w:val="00F84B44"/>
    <w:rsid w:val="00F84CC4"/>
    <w:rsid w:val="00F86875"/>
    <w:rsid w:val="00F8704F"/>
    <w:rsid w:val="00F87B0C"/>
    <w:rsid w:val="00F91E93"/>
    <w:rsid w:val="00F957DB"/>
    <w:rsid w:val="00F96EC0"/>
    <w:rsid w:val="00FA0423"/>
    <w:rsid w:val="00FA2CF7"/>
    <w:rsid w:val="00FA2E18"/>
    <w:rsid w:val="00FA6851"/>
    <w:rsid w:val="00FA76C0"/>
    <w:rsid w:val="00FB0D2D"/>
    <w:rsid w:val="00FB2CCA"/>
    <w:rsid w:val="00FB52C2"/>
    <w:rsid w:val="00FB58D3"/>
    <w:rsid w:val="00FB6375"/>
    <w:rsid w:val="00FC051F"/>
    <w:rsid w:val="00FC103A"/>
    <w:rsid w:val="00FC542F"/>
    <w:rsid w:val="00FC6C4B"/>
    <w:rsid w:val="00FC7090"/>
    <w:rsid w:val="00FC713E"/>
    <w:rsid w:val="00FD2747"/>
    <w:rsid w:val="00FD650F"/>
    <w:rsid w:val="00FF104D"/>
    <w:rsid w:val="00FF13B9"/>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724A6C"/>
  <w15:docId w15:val="{F127B211-29D6-41BD-AFC2-0B91D5244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rsid w:val="005F628C"/>
    <w:pPr>
      <w:jc w:val="center"/>
    </w:pPr>
    <w:rPr>
      <w:rFonts w:ascii="Tms Rmn" w:eastAsia="SimSun" w:hAnsi="Tms Rmn"/>
      <w:lang w:val="en-US" w:eastAsia="ja-JP"/>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5F628C"/>
    <w:rPr>
      <w:rFonts w:ascii="Tms Rmn" w:eastAsia="SimSun" w:hAnsi="Tms Rmn"/>
      <w:sz w:val="18"/>
    </w:rPr>
  </w:style>
  <w:style w:type="character" w:customStyle="1" w:styleId="B1Char">
    <w:name w:val="B1 Char"/>
    <w:link w:val="B1"/>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uiPriority w:val="3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 w:type="paragraph" w:styleId="afb">
    <w:name w:val="List Paragraph"/>
    <w:basedOn w:val="a"/>
    <w:uiPriority w:val="34"/>
    <w:qFormat/>
    <w:rsid w:val="00BA3CF7"/>
    <w:pPr>
      <w:overflowPunct w:val="0"/>
      <w:autoSpaceDE w:val="0"/>
      <w:autoSpaceDN w:val="0"/>
      <w:adjustRightInd w:val="0"/>
      <w:ind w:left="720"/>
      <w:contextualSpacing/>
      <w:textAlignment w:val="baseline"/>
    </w:pPr>
    <w:rPr>
      <w:rFonts w:eastAsia="Times New Roman"/>
    </w:rPr>
  </w:style>
  <w:style w:type="character" w:customStyle="1" w:styleId="TALChar">
    <w:name w:val="TAL Char"/>
    <w:rsid w:val="00474E67"/>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17104">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1486441">
      <w:bodyDiv w:val="1"/>
      <w:marLeft w:val="0"/>
      <w:marRight w:val="0"/>
      <w:marTop w:val="0"/>
      <w:marBottom w:val="0"/>
      <w:divBdr>
        <w:top w:val="none" w:sz="0" w:space="0" w:color="auto"/>
        <w:left w:val="none" w:sz="0" w:space="0" w:color="auto"/>
        <w:bottom w:val="none" w:sz="0" w:space="0" w:color="auto"/>
        <w:right w:val="none" w:sz="0" w:space="0" w:color="auto"/>
      </w:divBdr>
      <w:divsChild>
        <w:div w:id="149029284">
          <w:marLeft w:val="547"/>
          <w:marRight w:val="0"/>
          <w:marTop w:val="134"/>
          <w:marBottom w:val="0"/>
          <w:divBdr>
            <w:top w:val="none" w:sz="0" w:space="0" w:color="auto"/>
            <w:left w:val="none" w:sz="0" w:space="0" w:color="auto"/>
            <w:bottom w:val="none" w:sz="0" w:space="0" w:color="auto"/>
            <w:right w:val="none" w:sz="0" w:space="0" w:color="auto"/>
          </w:divBdr>
        </w:div>
        <w:div w:id="912934235">
          <w:marLeft w:val="1166"/>
          <w:marRight w:val="0"/>
          <w:marTop w:val="115"/>
          <w:marBottom w:val="0"/>
          <w:divBdr>
            <w:top w:val="none" w:sz="0" w:space="0" w:color="auto"/>
            <w:left w:val="none" w:sz="0" w:space="0" w:color="auto"/>
            <w:bottom w:val="none" w:sz="0" w:space="0" w:color="auto"/>
            <w:right w:val="none" w:sz="0" w:space="0" w:color="auto"/>
          </w:divBdr>
        </w:div>
        <w:div w:id="1430738886">
          <w:marLeft w:val="1166"/>
          <w:marRight w:val="0"/>
          <w:marTop w:val="115"/>
          <w:marBottom w:val="0"/>
          <w:divBdr>
            <w:top w:val="none" w:sz="0" w:space="0" w:color="auto"/>
            <w:left w:val="none" w:sz="0" w:space="0" w:color="auto"/>
            <w:bottom w:val="none" w:sz="0" w:space="0" w:color="auto"/>
            <w:right w:val="none" w:sz="0" w:space="0" w:color="auto"/>
          </w:divBdr>
        </w:div>
        <w:div w:id="2029747693">
          <w:marLeft w:val="547"/>
          <w:marRight w:val="0"/>
          <w:marTop w:val="134"/>
          <w:marBottom w:val="0"/>
          <w:divBdr>
            <w:top w:val="none" w:sz="0" w:space="0" w:color="auto"/>
            <w:left w:val="none" w:sz="0" w:space="0" w:color="auto"/>
            <w:bottom w:val="none" w:sz="0" w:space="0" w:color="auto"/>
            <w:right w:val="none" w:sz="0" w:space="0" w:color="auto"/>
          </w:divBdr>
        </w:div>
        <w:div w:id="1989741114">
          <w:marLeft w:val="1166"/>
          <w:marRight w:val="0"/>
          <w:marTop w:val="115"/>
          <w:marBottom w:val="0"/>
          <w:divBdr>
            <w:top w:val="none" w:sz="0" w:space="0" w:color="auto"/>
            <w:left w:val="none" w:sz="0" w:space="0" w:color="auto"/>
            <w:bottom w:val="none" w:sz="0" w:space="0" w:color="auto"/>
            <w:right w:val="none" w:sz="0" w:space="0" w:color="auto"/>
          </w:divBdr>
        </w:div>
        <w:div w:id="295569060">
          <w:marLeft w:val="1800"/>
          <w:marRight w:val="0"/>
          <w:marTop w:val="96"/>
          <w:marBottom w:val="0"/>
          <w:divBdr>
            <w:top w:val="none" w:sz="0" w:space="0" w:color="auto"/>
            <w:left w:val="none" w:sz="0" w:space="0" w:color="auto"/>
            <w:bottom w:val="none" w:sz="0" w:space="0" w:color="auto"/>
            <w:right w:val="none" w:sz="0" w:space="0" w:color="auto"/>
          </w:divBdr>
        </w:div>
        <w:div w:id="512377054">
          <w:marLeft w:val="1800"/>
          <w:marRight w:val="0"/>
          <w:marTop w:val="96"/>
          <w:marBottom w:val="0"/>
          <w:divBdr>
            <w:top w:val="none" w:sz="0" w:space="0" w:color="auto"/>
            <w:left w:val="none" w:sz="0" w:space="0" w:color="auto"/>
            <w:bottom w:val="none" w:sz="0" w:space="0" w:color="auto"/>
            <w:right w:val="none" w:sz="0" w:space="0" w:color="auto"/>
          </w:divBdr>
        </w:div>
        <w:div w:id="2060593065">
          <w:marLeft w:val="2520"/>
          <w:marRight w:val="0"/>
          <w:marTop w:val="77"/>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62673100">
      <w:bodyDiv w:val="1"/>
      <w:marLeft w:val="0"/>
      <w:marRight w:val="0"/>
      <w:marTop w:val="0"/>
      <w:marBottom w:val="0"/>
      <w:divBdr>
        <w:top w:val="none" w:sz="0" w:space="0" w:color="auto"/>
        <w:left w:val="none" w:sz="0" w:space="0" w:color="auto"/>
        <w:bottom w:val="none" w:sz="0" w:space="0" w:color="auto"/>
        <w:right w:val="none" w:sz="0" w:space="0" w:color="auto"/>
      </w:divBdr>
      <w:divsChild>
        <w:div w:id="1862433043">
          <w:marLeft w:val="0"/>
          <w:marRight w:val="0"/>
          <w:marTop w:val="0"/>
          <w:marBottom w:val="0"/>
          <w:divBdr>
            <w:top w:val="none" w:sz="0" w:space="0" w:color="auto"/>
            <w:left w:val="none" w:sz="0" w:space="0" w:color="auto"/>
            <w:bottom w:val="none" w:sz="0" w:space="0" w:color="auto"/>
            <w:right w:val="none" w:sz="0" w:space="0" w:color="auto"/>
          </w:divBdr>
          <w:divsChild>
            <w:div w:id="427386917">
              <w:marLeft w:val="0"/>
              <w:marRight w:val="0"/>
              <w:marTop w:val="0"/>
              <w:marBottom w:val="0"/>
              <w:divBdr>
                <w:top w:val="none" w:sz="0" w:space="0" w:color="auto"/>
                <w:left w:val="none" w:sz="0" w:space="0" w:color="auto"/>
                <w:bottom w:val="none" w:sz="0" w:space="0" w:color="auto"/>
                <w:right w:val="none" w:sz="0" w:space="0" w:color="auto"/>
              </w:divBdr>
              <w:divsChild>
                <w:div w:id="1395935144">
                  <w:marLeft w:val="0"/>
                  <w:marRight w:val="0"/>
                  <w:marTop w:val="0"/>
                  <w:marBottom w:val="0"/>
                  <w:divBdr>
                    <w:top w:val="none" w:sz="0" w:space="0" w:color="auto"/>
                    <w:left w:val="none" w:sz="0" w:space="0" w:color="auto"/>
                    <w:bottom w:val="none" w:sz="0" w:space="0" w:color="auto"/>
                    <w:right w:val="none" w:sz="0" w:space="0" w:color="auto"/>
                  </w:divBdr>
                  <w:divsChild>
                    <w:div w:id="158932416">
                      <w:marLeft w:val="0"/>
                      <w:marRight w:val="0"/>
                      <w:marTop w:val="0"/>
                      <w:marBottom w:val="0"/>
                      <w:divBdr>
                        <w:top w:val="none" w:sz="0" w:space="0" w:color="auto"/>
                        <w:left w:val="none" w:sz="0" w:space="0" w:color="auto"/>
                        <w:bottom w:val="none" w:sz="0" w:space="0" w:color="auto"/>
                        <w:right w:val="none" w:sz="0" w:space="0" w:color="auto"/>
                      </w:divBdr>
                      <w:divsChild>
                        <w:div w:id="1024131436">
                          <w:marLeft w:val="0"/>
                          <w:marRight w:val="0"/>
                          <w:marTop w:val="0"/>
                          <w:marBottom w:val="0"/>
                          <w:divBdr>
                            <w:top w:val="none" w:sz="0" w:space="0" w:color="auto"/>
                            <w:left w:val="none" w:sz="0" w:space="0" w:color="auto"/>
                            <w:bottom w:val="none" w:sz="0" w:space="0" w:color="auto"/>
                            <w:right w:val="none" w:sz="0" w:space="0" w:color="auto"/>
                          </w:divBdr>
                          <w:divsChild>
                            <w:div w:id="2119327165">
                              <w:marLeft w:val="0"/>
                              <w:marRight w:val="0"/>
                              <w:marTop w:val="0"/>
                              <w:marBottom w:val="0"/>
                              <w:divBdr>
                                <w:top w:val="none" w:sz="0" w:space="0" w:color="auto"/>
                                <w:left w:val="none" w:sz="0" w:space="0" w:color="auto"/>
                                <w:bottom w:val="none" w:sz="0" w:space="0" w:color="auto"/>
                                <w:right w:val="none" w:sz="0" w:space="0" w:color="auto"/>
                              </w:divBdr>
                              <w:divsChild>
                                <w:div w:id="1561792076">
                                  <w:marLeft w:val="0"/>
                                  <w:marRight w:val="0"/>
                                  <w:marTop w:val="0"/>
                                  <w:marBottom w:val="0"/>
                                  <w:divBdr>
                                    <w:top w:val="none" w:sz="0" w:space="0" w:color="auto"/>
                                    <w:left w:val="none" w:sz="0" w:space="0" w:color="auto"/>
                                    <w:bottom w:val="none" w:sz="0" w:space="0" w:color="auto"/>
                                    <w:right w:val="none" w:sz="0" w:space="0" w:color="auto"/>
                                  </w:divBdr>
                                  <w:divsChild>
                                    <w:div w:id="1124422324">
                                      <w:marLeft w:val="0"/>
                                      <w:marRight w:val="0"/>
                                      <w:marTop w:val="0"/>
                                      <w:marBottom w:val="0"/>
                                      <w:divBdr>
                                        <w:top w:val="none" w:sz="0" w:space="0" w:color="auto"/>
                                        <w:left w:val="none" w:sz="0" w:space="0" w:color="auto"/>
                                        <w:bottom w:val="none" w:sz="0" w:space="0" w:color="auto"/>
                                        <w:right w:val="none" w:sz="0" w:space="0" w:color="auto"/>
                                      </w:divBdr>
                                      <w:divsChild>
                                        <w:div w:id="1750424087">
                                          <w:marLeft w:val="0"/>
                                          <w:marRight w:val="0"/>
                                          <w:marTop w:val="0"/>
                                          <w:marBottom w:val="495"/>
                                          <w:divBdr>
                                            <w:top w:val="none" w:sz="0" w:space="0" w:color="auto"/>
                                            <w:left w:val="none" w:sz="0" w:space="0" w:color="auto"/>
                                            <w:bottom w:val="none" w:sz="0" w:space="0" w:color="auto"/>
                                            <w:right w:val="none" w:sz="0" w:space="0" w:color="auto"/>
                                          </w:divBdr>
                                          <w:divsChild>
                                            <w:div w:id="10894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0549733">
      <w:bodyDiv w:val="1"/>
      <w:marLeft w:val="0"/>
      <w:marRight w:val="0"/>
      <w:marTop w:val="0"/>
      <w:marBottom w:val="0"/>
      <w:divBdr>
        <w:top w:val="none" w:sz="0" w:space="0" w:color="auto"/>
        <w:left w:val="none" w:sz="0" w:space="0" w:color="auto"/>
        <w:bottom w:val="none" w:sz="0" w:space="0" w:color="auto"/>
        <w:right w:val="none" w:sz="0" w:space="0" w:color="auto"/>
      </w:divBdr>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5506702">
      <w:bodyDiv w:val="1"/>
      <w:marLeft w:val="0"/>
      <w:marRight w:val="0"/>
      <w:marTop w:val="0"/>
      <w:marBottom w:val="0"/>
      <w:divBdr>
        <w:top w:val="none" w:sz="0" w:space="0" w:color="auto"/>
        <w:left w:val="none" w:sz="0" w:space="0" w:color="auto"/>
        <w:bottom w:val="none" w:sz="0" w:space="0" w:color="auto"/>
        <w:right w:val="none" w:sz="0" w:space="0" w:color="auto"/>
      </w:divBdr>
    </w:div>
    <w:div w:id="287589326">
      <w:bodyDiv w:val="1"/>
      <w:marLeft w:val="0"/>
      <w:marRight w:val="0"/>
      <w:marTop w:val="0"/>
      <w:marBottom w:val="0"/>
      <w:divBdr>
        <w:top w:val="none" w:sz="0" w:space="0" w:color="auto"/>
        <w:left w:val="none" w:sz="0" w:space="0" w:color="auto"/>
        <w:bottom w:val="none" w:sz="0" w:space="0" w:color="auto"/>
        <w:right w:val="none" w:sz="0" w:space="0" w:color="auto"/>
      </w:divBdr>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1562921">
      <w:bodyDiv w:val="1"/>
      <w:marLeft w:val="0"/>
      <w:marRight w:val="0"/>
      <w:marTop w:val="0"/>
      <w:marBottom w:val="0"/>
      <w:divBdr>
        <w:top w:val="none" w:sz="0" w:space="0" w:color="auto"/>
        <w:left w:val="none" w:sz="0" w:space="0" w:color="auto"/>
        <w:bottom w:val="none" w:sz="0" w:space="0" w:color="auto"/>
        <w:right w:val="none" w:sz="0" w:space="0" w:color="auto"/>
      </w:divBdr>
      <w:divsChild>
        <w:div w:id="1339622197">
          <w:marLeft w:val="0"/>
          <w:marRight w:val="0"/>
          <w:marTop w:val="0"/>
          <w:marBottom w:val="0"/>
          <w:divBdr>
            <w:top w:val="none" w:sz="0" w:space="0" w:color="auto"/>
            <w:left w:val="none" w:sz="0" w:space="0" w:color="auto"/>
            <w:bottom w:val="none" w:sz="0" w:space="0" w:color="auto"/>
            <w:right w:val="none" w:sz="0" w:space="0" w:color="auto"/>
          </w:divBdr>
          <w:divsChild>
            <w:div w:id="375543122">
              <w:marLeft w:val="0"/>
              <w:marRight w:val="0"/>
              <w:marTop w:val="0"/>
              <w:marBottom w:val="0"/>
              <w:divBdr>
                <w:top w:val="none" w:sz="0" w:space="0" w:color="auto"/>
                <w:left w:val="none" w:sz="0" w:space="0" w:color="auto"/>
                <w:bottom w:val="none" w:sz="0" w:space="0" w:color="auto"/>
                <w:right w:val="none" w:sz="0" w:space="0" w:color="auto"/>
              </w:divBdr>
              <w:divsChild>
                <w:div w:id="625359063">
                  <w:marLeft w:val="0"/>
                  <w:marRight w:val="0"/>
                  <w:marTop w:val="0"/>
                  <w:marBottom w:val="0"/>
                  <w:divBdr>
                    <w:top w:val="none" w:sz="0" w:space="0" w:color="auto"/>
                    <w:left w:val="none" w:sz="0" w:space="0" w:color="auto"/>
                    <w:bottom w:val="none" w:sz="0" w:space="0" w:color="auto"/>
                    <w:right w:val="none" w:sz="0" w:space="0" w:color="auto"/>
                  </w:divBdr>
                  <w:divsChild>
                    <w:div w:id="425539155">
                      <w:marLeft w:val="0"/>
                      <w:marRight w:val="0"/>
                      <w:marTop w:val="0"/>
                      <w:marBottom w:val="0"/>
                      <w:divBdr>
                        <w:top w:val="none" w:sz="0" w:space="0" w:color="auto"/>
                        <w:left w:val="none" w:sz="0" w:space="0" w:color="auto"/>
                        <w:bottom w:val="none" w:sz="0" w:space="0" w:color="auto"/>
                        <w:right w:val="none" w:sz="0" w:space="0" w:color="auto"/>
                      </w:divBdr>
                      <w:divsChild>
                        <w:div w:id="1406343047">
                          <w:marLeft w:val="0"/>
                          <w:marRight w:val="0"/>
                          <w:marTop w:val="0"/>
                          <w:marBottom w:val="0"/>
                          <w:divBdr>
                            <w:top w:val="none" w:sz="0" w:space="0" w:color="auto"/>
                            <w:left w:val="none" w:sz="0" w:space="0" w:color="auto"/>
                            <w:bottom w:val="none" w:sz="0" w:space="0" w:color="auto"/>
                            <w:right w:val="none" w:sz="0" w:space="0" w:color="auto"/>
                          </w:divBdr>
                          <w:divsChild>
                            <w:div w:id="1667127398">
                              <w:marLeft w:val="0"/>
                              <w:marRight w:val="0"/>
                              <w:marTop w:val="0"/>
                              <w:marBottom w:val="0"/>
                              <w:divBdr>
                                <w:top w:val="none" w:sz="0" w:space="0" w:color="auto"/>
                                <w:left w:val="none" w:sz="0" w:space="0" w:color="auto"/>
                                <w:bottom w:val="none" w:sz="0" w:space="0" w:color="auto"/>
                                <w:right w:val="none" w:sz="0" w:space="0" w:color="auto"/>
                              </w:divBdr>
                              <w:divsChild>
                                <w:div w:id="1287270910">
                                  <w:marLeft w:val="0"/>
                                  <w:marRight w:val="0"/>
                                  <w:marTop w:val="0"/>
                                  <w:marBottom w:val="0"/>
                                  <w:divBdr>
                                    <w:top w:val="none" w:sz="0" w:space="0" w:color="auto"/>
                                    <w:left w:val="none" w:sz="0" w:space="0" w:color="auto"/>
                                    <w:bottom w:val="none" w:sz="0" w:space="0" w:color="auto"/>
                                    <w:right w:val="none" w:sz="0" w:space="0" w:color="auto"/>
                                  </w:divBdr>
                                  <w:divsChild>
                                    <w:div w:id="512191254">
                                      <w:marLeft w:val="0"/>
                                      <w:marRight w:val="0"/>
                                      <w:marTop w:val="0"/>
                                      <w:marBottom w:val="0"/>
                                      <w:divBdr>
                                        <w:top w:val="none" w:sz="0" w:space="0" w:color="auto"/>
                                        <w:left w:val="none" w:sz="0" w:space="0" w:color="auto"/>
                                        <w:bottom w:val="none" w:sz="0" w:space="0" w:color="auto"/>
                                        <w:right w:val="none" w:sz="0" w:space="0" w:color="auto"/>
                                      </w:divBdr>
                                      <w:divsChild>
                                        <w:div w:id="672142752">
                                          <w:marLeft w:val="0"/>
                                          <w:marRight w:val="0"/>
                                          <w:marTop w:val="0"/>
                                          <w:marBottom w:val="495"/>
                                          <w:divBdr>
                                            <w:top w:val="none" w:sz="0" w:space="0" w:color="auto"/>
                                            <w:left w:val="none" w:sz="0" w:space="0" w:color="auto"/>
                                            <w:bottom w:val="none" w:sz="0" w:space="0" w:color="auto"/>
                                            <w:right w:val="none" w:sz="0" w:space="0" w:color="auto"/>
                                          </w:divBdr>
                                          <w:divsChild>
                                            <w:div w:id="4745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7051186">
      <w:bodyDiv w:val="1"/>
      <w:marLeft w:val="0"/>
      <w:marRight w:val="0"/>
      <w:marTop w:val="0"/>
      <w:marBottom w:val="0"/>
      <w:divBdr>
        <w:top w:val="none" w:sz="0" w:space="0" w:color="auto"/>
        <w:left w:val="none" w:sz="0" w:space="0" w:color="auto"/>
        <w:bottom w:val="none" w:sz="0" w:space="0" w:color="auto"/>
        <w:right w:val="none" w:sz="0" w:space="0" w:color="auto"/>
      </w:divBdr>
      <w:divsChild>
        <w:div w:id="89931071">
          <w:marLeft w:val="547"/>
          <w:marRight w:val="0"/>
          <w:marTop w:val="96"/>
          <w:marBottom w:val="0"/>
          <w:divBdr>
            <w:top w:val="none" w:sz="0" w:space="0" w:color="auto"/>
            <w:left w:val="none" w:sz="0" w:space="0" w:color="auto"/>
            <w:bottom w:val="none" w:sz="0" w:space="0" w:color="auto"/>
            <w:right w:val="none" w:sz="0" w:space="0" w:color="auto"/>
          </w:divBdr>
        </w:div>
        <w:div w:id="1710178663">
          <w:marLeft w:val="547"/>
          <w:marRight w:val="0"/>
          <w:marTop w:val="96"/>
          <w:marBottom w:val="0"/>
          <w:divBdr>
            <w:top w:val="none" w:sz="0" w:space="0" w:color="auto"/>
            <w:left w:val="none" w:sz="0" w:space="0" w:color="auto"/>
            <w:bottom w:val="none" w:sz="0" w:space="0" w:color="auto"/>
            <w:right w:val="none" w:sz="0" w:space="0" w:color="auto"/>
          </w:divBdr>
        </w:div>
        <w:div w:id="1953979610">
          <w:marLeft w:val="1166"/>
          <w:marRight w:val="0"/>
          <w:marTop w:val="86"/>
          <w:marBottom w:val="0"/>
          <w:divBdr>
            <w:top w:val="none" w:sz="0" w:space="0" w:color="auto"/>
            <w:left w:val="none" w:sz="0" w:space="0" w:color="auto"/>
            <w:bottom w:val="none" w:sz="0" w:space="0" w:color="auto"/>
            <w:right w:val="none" w:sz="0" w:space="0" w:color="auto"/>
          </w:divBdr>
        </w:div>
        <w:div w:id="1028600352">
          <w:marLeft w:val="1800"/>
          <w:marRight w:val="0"/>
          <w:marTop w:val="77"/>
          <w:marBottom w:val="0"/>
          <w:divBdr>
            <w:top w:val="none" w:sz="0" w:space="0" w:color="auto"/>
            <w:left w:val="none" w:sz="0" w:space="0" w:color="auto"/>
            <w:bottom w:val="none" w:sz="0" w:space="0" w:color="auto"/>
            <w:right w:val="none" w:sz="0" w:space="0" w:color="auto"/>
          </w:divBdr>
        </w:div>
        <w:div w:id="951474854">
          <w:marLeft w:val="1800"/>
          <w:marRight w:val="0"/>
          <w:marTop w:val="77"/>
          <w:marBottom w:val="0"/>
          <w:divBdr>
            <w:top w:val="none" w:sz="0" w:space="0" w:color="auto"/>
            <w:left w:val="none" w:sz="0" w:space="0" w:color="auto"/>
            <w:bottom w:val="none" w:sz="0" w:space="0" w:color="auto"/>
            <w:right w:val="none" w:sz="0" w:space="0" w:color="auto"/>
          </w:divBdr>
        </w:div>
        <w:div w:id="1776512174">
          <w:marLeft w:val="2520"/>
          <w:marRight w:val="0"/>
          <w:marTop w:val="67"/>
          <w:marBottom w:val="0"/>
          <w:divBdr>
            <w:top w:val="none" w:sz="0" w:space="0" w:color="auto"/>
            <w:left w:val="none" w:sz="0" w:space="0" w:color="auto"/>
            <w:bottom w:val="none" w:sz="0" w:space="0" w:color="auto"/>
            <w:right w:val="none" w:sz="0" w:space="0" w:color="auto"/>
          </w:divBdr>
        </w:div>
        <w:div w:id="924535079">
          <w:marLeft w:val="2520"/>
          <w:marRight w:val="0"/>
          <w:marTop w:val="67"/>
          <w:marBottom w:val="0"/>
          <w:divBdr>
            <w:top w:val="none" w:sz="0" w:space="0" w:color="auto"/>
            <w:left w:val="none" w:sz="0" w:space="0" w:color="auto"/>
            <w:bottom w:val="none" w:sz="0" w:space="0" w:color="auto"/>
            <w:right w:val="none" w:sz="0" w:space="0" w:color="auto"/>
          </w:divBdr>
        </w:div>
        <w:div w:id="890993012">
          <w:marLeft w:val="1166"/>
          <w:marRight w:val="0"/>
          <w:marTop w:val="86"/>
          <w:marBottom w:val="0"/>
          <w:divBdr>
            <w:top w:val="none" w:sz="0" w:space="0" w:color="auto"/>
            <w:left w:val="none" w:sz="0" w:space="0" w:color="auto"/>
            <w:bottom w:val="none" w:sz="0" w:space="0" w:color="auto"/>
            <w:right w:val="none" w:sz="0" w:space="0" w:color="auto"/>
          </w:divBdr>
        </w:div>
        <w:div w:id="1932660212">
          <w:marLeft w:val="1800"/>
          <w:marRight w:val="0"/>
          <w:marTop w:val="77"/>
          <w:marBottom w:val="0"/>
          <w:divBdr>
            <w:top w:val="none" w:sz="0" w:space="0" w:color="auto"/>
            <w:left w:val="none" w:sz="0" w:space="0" w:color="auto"/>
            <w:bottom w:val="none" w:sz="0" w:space="0" w:color="auto"/>
            <w:right w:val="none" w:sz="0" w:space="0" w:color="auto"/>
          </w:divBdr>
        </w:div>
        <w:div w:id="913587642">
          <w:marLeft w:val="1800"/>
          <w:marRight w:val="0"/>
          <w:marTop w:val="77"/>
          <w:marBottom w:val="0"/>
          <w:divBdr>
            <w:top w:val="none" w:sz="0" w:space="0" w:color="auto"/>
            <w:left w:val="none" w:sz="0" w:space="0" w:color="auto"/>
            <w:bottom w:val="none" w:sz="0" w:space="0" w:color="auto"/>
            <w:right w:val="none" w:sz="0" w:space="0" w:color="auto"/>
          </w:divBdr>
        </w:div>
        <w:div w:id="2132240725">
          <w:marLeft w:val="1800"/>
          <w:marRight w:val="0"/>
          <w:marTop w:val="77"/>
          <w:marBottom w:val="0"/>
          <w:divBdr>
            <w:top w:val="none" w:sz="0" w:space="0" w:color="auto"/>
            <w:left w:val="none" w:sz="0" w:space="0" w:color="auto"/>
            <w:bottom w:val="none" w:sz="0" w:space="0" w:color="auto"/>
            <w:right w:val="none" w:sz="0" w:space="0" w:color="auto"/>
          </w:divBdr>
        </w:div>
        <w:div w:id="212470175">
          <w:marLeft w:val="1800"/>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09611230">
      <w:bodyDiv w:val="1"/>
      <w:marLeft w:val="0"/>
      <w:marRight w:val="0"/>
      <w:marTop w:val="0"/>
      <w:marBottom w:val="0"/>
      <w:divBdr>
        <w:top w:val="none" w:sz="0" w:space="0" w:color="auto"/>
        <w:left w:val="none" w:sz="0" w:space="0" w:color="auto"/>
        <w:bottom w:val="none" w:sz="0" w:space="0" w:color="auto"/>
        <w:right w:val="none" w:sz="0" w:space="0" w:color="auto"/>
      </w:divBdr>
      <w:divsChild>
        <w:div w:id="591820926">
          <w:marLeft w:val="547"/>
          <w:marRight w:val="0"/>
          <w:marTop w:val="134"/>
          <w:marBottom w:val="0"/>
          <w:divBdr>
            <w:top w:val="none" w:sz="0" w:space="0" w:color="auto"/>
            <w:left w:val="none" w:sz="0" w:space="0" w:color="auto"/>
            <w:bottom w:val="none" w:sz="0" w:space="0" w:color="auto"/>
            <w:right w:val="none" w:sz="0" w:space="0" w:color="auto"/>
          </w:divBdr>
        </w:div>
        <w:div w:id="1847793362">
          <w:marLeft w:val="1166"/>
          <w:marRight w:val="0"/>
          <w:marTop w:val="115"/>
          <w:marBottom w:val="0"/>
          <w:divBdr>
            <w:top w:val="none" w:sz="0" w:space="0" w:color="auto"/>
            <w:left w:val="none" w:sz="0" w:space="0" w:color="auto"/>
            <w:bottom w:val="none" w:sz="0" w:space="0" w:color="auto"/>
            <w:right w:val="none" w:sz="0" w:space="0" w:color="auto"/>
          </w:divBdr>
        </w:div>
        <w:div w:id="1913659201">
          <w:marLeft w:val="1166"/>
          <w:marRight w:val="0"/>
          <w:marTop w:val="115"/>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0042264">
      <w:bodyDiv w:val="1"/>
      <w:marLeft w:val="0"/>
      <w:marRight w:val="0"/>
      <w:marTop w:val="0"/>
      <w:marBottom w:val="0"/>
      <w:divBdr>
        <w:top w:val="none" w:sz="0" w:space="0" w:color="auto"/>
        <w:left w:val="none" w:sz="0" w:space="0" w:color="auto"/>
        <w:bottom w:val="none" w:sz="0" w:space="0" w:color="auto"/>
        <w:right w:val="none" w:sz="0" w:space="0" w:color="auto"/>
      </w:divBdr>
      <w:divsChild>
        <w:div w:id="549877924">
          <w:marLeft w:val="547"/>
          <w:marRight w:val="0"/>
          <w:marTop w:val="134"/>
          <w:marBottom w:val="0"/>
          <w:divBdr>
            <w:top w:val="none" w:sz="0" w:space="0" w:color="auto"/>
            <w:left w:val="none" w:sz="0" w:space="0" w:color="auto"/>
            <w:bottom w:val="none" w:sz="0" w:space="0" w:color="auto"/>
            <w:right w:val="none" w:sz="0" w:space="0" w:color="auto"/>
          </w:divBdr>
        </w:div>
        <w:div w:id="1960985816">
          <w:marLeft w:val="1166"/>
          <w:marRight w:val="0"/>
          <w:marTop w:val="115"/>
          <w:marBottom w:val="0"/>
          <w:divBdr>
            <w:top w:val="none" w:sz="0" w:space="0" w:color="auto"/>
            <w:left w:val="none" w:sz="0" w:space="0" w:color="auto"/>
            <w:bottom w:val="none" w:sz="0" w:space="0" w:color="auto"/>
            <w:right w:val="none" w:sz="0" w:space="0" w:color="auto"/>
          </w:divBdr>
        </w:div>
        <w:div w:id="1895464232">
          <w:marLeft w:val="1166"/>
          <w:marRight w:val="0"/>
          <w:marTop w:val="115"/>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35837514">
      <w:bodyDiv w:val="1"/>
      <w:marLeft w:val="0"/>
      <w:marRight w:val="0"/>
      <w:marTop w:val="0"/>
      <w:marBottom w:val="0"/>
      <w:divBdr>
        <w:top w:val="none" w:sz="0" w:space="0" w:color="auto"/>
        <w:left w:val="none" w:sz="0" w:space="0" w:color="auto"/>
        <w:bottom w:val="none" w:sz="0" w:space="0" w:color="auto"/>
        <w:right w:val="none" w:sz="0" w:space="0" w:color="auto"/>
      </w:divBdr>
      <w:divsChild>
        <w:div w:id="671496464">
          <w:marLeft w:val="0"/>
          <w:marRight w:val="0"/>
          <w:marTop w:val="0"/>
          <w:marBottom w:val="0"/>
          <w:divBdr>
            <w:top w:val="none" w:sz="0" w:space="0" w:color="auto"/>
            <w:left w:val="none" w:sz="0" w:space="0" w:color="auto"/>
            <w:bottom w:val="none" w:sz="0" w:space="0" w:color="auto"/>
            <w:right w:val="none" w:sz="0" w:space="0" w:color="auto"/>
          </w:divBdr>
          <w:divsChild>
            <w:div w:id="2073573137">
              <w:marLeft w:val="0"/>
              <w:marRight w:val="0"/>
              <w:marTop w:val="0"/>
              <w:marBottom w:val="0"/>
              <w:divBdr>
                <w:top w:val="none" w:sz="0" w:space="0" w:color="auto"/>
                <w:left w:val="none" w:sz="0" w:space="0" w:color="auto"/>
                <w:bottom w:val="none" w:sz="0" w:space="0" w:color="auto"/>
                <w:right w:val="none" w:sz="0" w:space="0" w:color="auto"/>
              </w:divBdr>
              <w:divsChild>
                <w:div w:id="334964285">
                  <w:marLeft w:val="0"/>
                  <w:marRight w:val="0"/>
                  <w:marTop w:val="0"/>
                  <w:marBottom w:val="0"/>
                  <w:divBdr>
                    <w:top w:val="none" w:sz="0" w:space="0" w:color="auto"/>
                    <w:left w:val="none" w:sz="0" w:space="0" w:color="auto"/>
                    <w:bottom w:val="none" w:sz="0" w:space="0" w:color="auto"/>
                    <w:right w:val="none" w:sz="0" w:space="0" w:color="auto"/>
                  </w:divBdr>
                  <w:divsChild>
                    <w:div w:id="426386825">
                      <w:marLeft w:val="0"/>
                      <w:marRight w:val="0"/>
                      <w:marTop w:val="0"/>
                      <w:marBottom w:val="0"/>
                      <w:divBdr>
                        <w:top w:val="none" w:sz="0" w:space="0" w:color="auto"/>
                        <w:left w:val="none" w:sz="0" w:space="0" w:color="auto"/>
                        <w:bottom w:val="none" w:sz="0" w:space="0" w:color="auto"/>
                        <w:right w:val="none" w:sz="0" w:space="0" w:color="auto"/>
                      </w:divBdr>
                      <w:divsChild>
                        <w:div w:id="1994530218">
                          <w:marLeft w:val="0"/>
                          <w:marRight w:val="0"/>
                          <w:marTop w:val="0"/>
                          <w:marBottom w:val="0"/>
                          <w:divBdr>
                            <w:top w:val="none" w:sz="0" w:space="0" w:color="auto"/>
                            <w:left w:val="none" w:sz="0" w:space="0" w:color="auto"/>
                            <w:bottom w:val="none" w:sz="0" w:space="0" w:color="auto"/>
                            <w:right w:val="none" w:sz="0" w:space="0" w:color="auto"/>
                          </w:divBdr>
                          <w:divsChild>
                            <w:div w:id="1651054593">
                              <w:marLeft w:val="0"/>
                              <w:marRight w:val="0"/>
                              <w:marTop w:val="0"/>
                              <w:marBottom w:val="0"/>
                              <w:divBdr>
                                <w:top w:val="none" w:sz="0" w:space="0" w:color="auto"/>
                                <w:left w:val="none" w:sz="0" w:space="0" w:color="auto"/>
                                <w:bottom w:val="none" w:sz="0" w:space="0" w:color="auto"/>
                                <w:right w:val="none" w:sz="0" w:space="0" w:color="auto"/>
                              </w:divBdr>
                              <w:divsChild>
                                <w:div w:id="1035421994">
                                  <w:marLeft w:val="0"/>
                                  <w:marRight w:val="0"/>
                                  <w:marTop w:val="0"/>
                                  <w:marBottom w:val="0"/>
                                  <w:divBdr>
                                    <w:top w:val="none" w:sz="0" w:space="0" w:color="auto"/>
                                    <w:left w:val="none" w:sz="0" w:space="0" w:color="auto"/>
                                    <w:bottom w:val="none" w:sz="0" w:space="0" w:color="auto"/>
                                    <w:right w:val="none" w:sz="0" w:space="0" w:color="auto"/>
                                  </w:divBdr>
                                  <w:divsChild>
                                    <w:div w:id="2119526192">
                                      <w:marLeft w:val="0"/>
                                      <w:marRight w:val="0"/>
                                      <w:marTop w:val="0"/>
                                      <w:marBottom w:val="0"/>
                                      <w:divBdr>
                                        <w:top w:val="none" w:sz="0" w:space="0" w:color="auto"/>
                                        <w:left w:val="none" w:sz="0" w:space="0" w:color="auto"/>
                                        <w:bottom w:val="none" w:sz="0" w:space="0" w:color="auto"/>
                                        <w:right w:val="none" w:sz="0" w:space="0" w:color="auto"/>
                                      </w:divBdr>
                                      <w:divsChild>
                                        <w:div w:id="1817525162">
                                          <w:marLeft w:val="0"/>
                                          <w:marRight w:val="0"/>
                                          <w:marTop w:val="0"/>
                                          <w:marBottom w:val="495"/>
                                          <w:divBdr>
                                            <w:top w:val="none" w:sz="0" w:space="0" w:color="auto"/>
                                            <w:left w:val="none" w:sz="0" w:space="0" w:color="auto"/>
                                            <w:bottom w:val="none" w:sz="0" w:space="0" w:color="auto"/>
                                            <w:right w:val="none" w:sz="0" w:space="0" w:color="auto"/>
                                          </w:divBdr>
                                          <w:divsChild>
                                            <w:div w:id="208660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2973954">
      <w:bodyDiv w:val="1"/>
      <w:marLeft w:val="0"/>
      <w:marRight w:val="0"/>
      <w:marTop w:val="0"/>
      <w:marBottom w:val="0"/>
      <w:divBdr>
        <w:top w:val="none" w:sz="0" w:space="0" w:color="auto"/>
        <w:left w:val="none" w:sz="0" w:space="0" w:color="auto"/>
        <w:bottom w:val="none" w:sz="0" w:space="0" w:color="auto"/>
        <w:right w:val="none" w:sz="0" w:space="0" w:color="auto"/>
      </w:divBdr>
      <w:divsChild>
        <w:div w:id="1476028059">
          <w:marLeft w:val="547"/>
          <w:marRight w:val="0"/>
          <w:marTop w:val="134"/>
          <w:marBottom w:val="0"/>
          <w:divBdr>
            <w:top w:val="none" w:sz="0" w:space="0" w:color="auto"/>
            <w:left w:val="none" w:sz="0" w:space="0" w:color="auto"/>
            <w:bottom w:val="none" w:sz="0" w:space="0" w:color="auto"/>
            <w:right w:val="none" w:sz="0" w:space="0" w:color="auto"/>
          </w:divBdr>
        </w:div>
        <w:div w:id="772362870">
          <w:marLeft w:val="1166"/>
          <w:marRight w:val="0"/>
          <w:marTop w:val="115"/>
          <w:marBottom w:val="0"/>
          <w:divBdr>
            <w:top w:val="none" w:sz="0" w:space="0" w:color="auto"/>
            <w:left w:val="none" w:sz="0" w:space="0" w:color="auto"/>
            <w:bottom w:val="none" w:sz="0" w:space="0" w:color="auto"/>
            <w:right w:val="none" w:sz="0" w:space="0" w:color="auto"/>
          </w:divBdr>
        </w:div>
        <w:div w:id="248775077">
          <w:marLeft w:val="1166"/>
          <w:marRight w:val="0"/>
          <w:marTop w:val="115"/>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07990486">
      <w:bodyDiv w:val="1"/>
      <w:marLeft w:val="0"/>
      <w:marRight w:val="0"/>
      <w:marTop w:val="0"/>
      <w:marBottom w:val="0"/>
      <w:divBdr>
        <w:top w:val="none" w:sz="0" w:space="0" w:color="auto"/>
        <w:left w:val="none" w:sz="0" w:space="0" w:color="auto"/>
        <w:bottom w:val="none" w:sz="0" w:space="0" w:color="auto"/>
        <w:right w:val="none" w:sz="0" w:space="0" w:color="auto"/>
      </w:divBdr>
      <w:divsChild>
        <w:div w:id="1963071834">
          <w:marLeft w:val="0"/>
          <w:marRight w:val="0"/>
          <w:marTop w:val="0"/>
          <w:marBottom w:val="0"/>
          <w:divBdr>
            <w:top w:val="none" w:sz="0" w:space="0" w:color="auto"/>
            <w:left w:val="none" w:sz="0" w:space="0" w:color="auto"/>
            <w:bottom w:val="none" w:sz="0" w:space="0" w:color="auto"/>
            <w:right w:val="none" w:sz="0" w:space="0" w:color="auto"/>
          </w:divBdr>
          <w:divsChild>
            <w:div w:id="385682332">
              <w:marLeft w:val="0"/>
              <w:marRight w:val="0"/>
              <w:marTop w:val="0"/>
              <w:marBottom w:val="0"/>
              <w:divBdr>
                <w:top w:val="none" w:sz="0" w:space="0" w:color="auto"/>
                <w:left w:val="none" w:sz="0" w:space="0" w:color="auto"/>
                <w:bottom w:val="none" w:sz="0" w:space="0" w:color="auto"/>
                <w:right w:val="none" w:sz="0" w:space="0" w:color="auto"/>
              </w:divBdr>
              <w:divsChild>
                <w:div w:id="1094400378">
                  <w:marLeft w:val="0"/>
                  <w:marRight w:val="0"/>
                  <w:marTop w:val="0"/>
                  <w:marBottom w:val="0"/>
                  <w:divBdr>
                    <w:top w:val="none" w:sz="0" w:space="0" w:color="auto"/>
                    <w:left w:val="none" w:sz="0" w:space="0" w:color="auto"/>
                    <w:bottom w:val="none" w:sz="0" w:space="0" w:color="auto"/>
                    <w:right w:val="none" w:sz="0" w:space="0" w:color="auto"/>
                  </w:divBdr>
                  <w:divsChild>
                    <w:div w:id="1320692861">
                      <w:marLeft w:val="0"/>
                      <w:marRight w:val="0"/>
                      <w:marTop w:val="0"/>
                      <w:marBottom w:val="0"/>
                      <w:divBdr>
                        <w:top w:val="none" w:sz="0" w:space="0" w:color="auto"/>
                        <w:left w:val="none" w:sz="0" w:space="0" w:color="auto"/>
                        <w:bottom w:val="none" w:sz="0" w:space="0" w:color="auto"/>
                        <w:right w:val="none" w:sz="0" w:space="0" w:color="auto"/>
                      </w:divBdr>
                      <w:divsChild>
                        <w:div w:id="1368412735">
                          <w:marLeft w:val="0"/>
                          <w:marRight w:val="0"/>
                          <w:marTop w:val="0"/>
                          <w:marBottom w:val="0"/>
                          <w:divBdr>
                            <w:top w:val="none" w:sz="0" w:space="0" w:color="auto"/>
                            <w:left w:val="none" w:sz="0" w:space="0" w:color="auto"/>
                            <w:bottom w:val="none" w:sz="0" w:space="0" w:color="auto"/>
                            <w:right w:val="none" w:sz="0" w:space="0" w:color="auto"/>
                          </w:divBdr>
                          <w:divsChild>
                            <w:div w:id="264967769">
                              <w:marLeft w:val="0"/>
                              <w:marRight w:val="0"/>
                              <w:marTop w:val="0"/>
                              <w:marBottom w:val="0"/>
                              <w:divBdr>
                                <w:top w:val="none" w:sz="0" w:space="0" w:color="auto"/>
                                <w:left w:val="none" w:sz="0" w:space="0" w:color="auto"/>
                                <w:bottom w:val="none" w:sz="0" w:space="0" w:color="auto"/>
                                <w:right w:val="none" w:sz="0" w:space="0" w:color="auto"/>
                              </w:divBdr>
                              <w:divsChild>
                                <w:div w:id="1136987614">
                                  <w:marLeft w:val="0"/>
                                  <w:marRight w:val="0"/>
                                  <w:marTop w:val="0"/>
                                  <w:marBottom w:val="0"/>
                                  <w:divBdr>
                                    <w:top w:val="none" w:sz="0" w:space="0" w:color="auto"/>
                                    <w:left w:val="none" w:sz="0" w:space="0" w:color="auto"/>
                                    <w:bottom w:val="none" w:sz="0" w:space="0" w:color="auto"/>
                                    <w:right w:val="none" w:sz="0" w:space="0" w:color="auto"/>
                                  </w:divBdr>
                                  <w:divsChild>
                                    <w:div w:id="1000424354">
                                      <w:marLeft w:val="0"/>
                                      <w:marRight w:val="0"/>
                                      <w:marTop w:val="0"/>
                                      <w:marBottom w:val="0"/>
                                      <w:divBdr>
                                        <w:top w:val="none" w:sz="0" w:space="0" w:color="auto"/>
                                        <w:left w:val="none" w:sz="0" w:space="0" w:color="auto"/>
                                        <w:bottom w:val="none" w:sz="0" w:space="0" w:color="auto"/>
                                        <w:right w:val="none" w:sz="0" w:space="0" w:color="auto"/>
                                      </w:divBdr>
                                      <w:divsChild>
                                        <w:div w:id="1074860562">
                                          <w:marLeft w:val="0"/>
                                          <w:marRight w:val="0"/>
                                          <w:marTop w:val="0"/>
                                          <w:marBottom w:val="495"/>
                                          <w:divBdr>
                                            <w:top w:val="none" w:sz="0" w:space="0" w:color="auto"/>
                                            <w:left w:val="none" w:sz="0" w:space="0" w:color="auto"/>
                                            <w:bottom w:val="none" w:sz="0" w:space="0" w:color="auto"/>
                                            <w:right w:val="none" w:sz="0" w:space="0" w:color="auto"/>
                                          </w:divBdr>
                                          <w:divsChild>
                                            <w:div w:id="101646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8117768">
      <w:bodyDiv w:val="1"/>
      <w:marLeft w:val="0"/>
      <w:marRight w:val="0"/>
      <w:marTop w:val="0"/>
      <w:marBottom w:val="0"/>
      <w:divBdr>
        <w:top w:val="none" w:sz="0" w:space="0" w:color="auto"/>
        <w:left w:val="none" w:sz="0" w:space="0" w:color="auto"/>
        <w:bottom w:val="none" w:sz="0" w:space="0" w:color="auto"/>
        <w:right w:val="none" w:sz="0" w:space="0" w:color="auto"/>
      </w:divBdr>
    </w:div>
    <w:div w:id="768278531">
      <w:bodyDiv w:val="1"/>
      <w:marLeft w:val="0"/>
      <w:marRight w:val="0"/>
      <w:marTop w:val="0"/>
      <w:marBottom w:val="0"/>
      <w:divBdr>
        <w:top w:val="none" w:sz="0" w:space="0" w:color="auto"/>
        <w:left w:val="none" w:sz="0" w:space="0" w:color="auto"/>
        <w:bottom w:val="none" w:sz="0" w:space="0" w:color="auto"/>
        <w:right w:val="none" w:sz="0" w:space="0" w:color="auto"/>
      </w:divBdr>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8353268">
      <w:bodyDiv w:val="1"/>
      <w:marLeft w:val="0"/>
      <w:marRight w:val="0"/>
      <w:marTop w:val="0"/>
      <w:marBottom w:val="0"/>
      <w:divBdr>
        <w:top w:val="none" w:sz="0" w:space="0" w:color="auto"/>
        <w:left w:val="none" w:sz="0" w:space="0" w:color="auto"/>
        <w:bottom w:val="none" w:sz="0" w:space="0" w:color="auto"/>
        <w:right w:val="none" w:sz="0" w:space="0" w:color="auto"/>
      </w:divBdr>
      <w:divsChild>
        <w:div w:id="515847196">
          <w:marLeft w:val="547"/>
          <w:marRight w:val="0"/>
          <w:marTop w:val="134"/>
          <w:marBottom w:val="0"/>
          <w:divBdr>
            <w:top w:val="none" w:sz="0" w:space="0" w:color="auto"/>
            <w:left w:val="none" w:sz="0" w:space="0" w:color="auto"/>
            <w:bottom w:val="none" w:sz="0" w:space="0" w:color="auto"/>
            <w:right w:val="none" w:sz="0" w:space="0" w:color="auto"/>
          </w:divBdr>
        </w:div>
        <w:div w:id="1502231577">
          <w:marLeft w:val="1166"/>
          <w:marRight w:val="0"/>
          <w:marTop w:val="115"/>
          <w:marBottom w:val="0"/>
          <w:divBdr>
            <w:top w:val="none" w:sz="0" w:space="0" w:color="auto"/>
            <w:left w:val="none" w:sz="0" w:space="0" w:color="auto"/>
            <w:bottom w:val="none" w:sz="0" w:space="0" w:color="auto"/>
            <w:right w:val="none" w:sz="0" w:space="0" w:color="auto"/>
          </w:divBdr>
        </w:div>
        <w:div w:id="450707163">
          <w:marLeft w:val="1166"/>
          <w:marRight w:val="0"/>
          <w:marTop w:val="115"/>
          <w:marBottom w:val="0"/>
          <w:divBdr>
            <w:top w:val="none" w:sz="0" w:space="0" w:color="auto"/>
            <w:left w:val="none" w:sz="0" w:space="0" w:color="auto"/>
            <w:bottom w:val="none" w:sz="0" w:space="0" w:color="auto"/>
            <w:right w:val="none" w:sz="0" w:space="0" w:color="auto"/>
          </w:divBdr>
        </w:div>
        <w:div w:id="113181170">
          <w:marLeft w:val="547"/>
          <w:marRight w:val="0"/>
          <w:marTop w:val="134"/>
          <w:marBottom w:val="0"/>
          <w:divBdr>
            <w:top w:val="none" w:sz="0" w:space="0" w:color="auto"/>
            <w:left w:val="none" w:sz="0" w:space="0" w:color="auto"/>
            <w:bottom w:val="none" w:sz="0" w:space="0" w:color="auto"/>
            <w:right w:val="none" w:sz="0" w:space="0" w:color="auto"/>
          </w:divBdr>
        </w:div>
        <w:div w:id="1831940424">
          <w:marLeft w:val="1166"/>
          <w:marRight w:val="0"/>
          <w:marTop w:val="115"/>
          <w:marBottom w:val="0"/>
          <w:divBdr>
            <w:top w:val="none" w:sz="0" w:space="0" w:color="auto"/>
            <w:left w:val="none" w:sz="0" w:space="0" w:color="auto"/>
            <w:bottom w:val="none" w:sz="0" w:space="0" w:color="auto"/>
            <w:right w:val="none" w:sz="0" w:space="0" w:color="auto"/>
          </w:divBdr>
        </w:div>
        <w:div w:id="2004315195">
          <w:marLeft w:val="1800"/>
          <w:marRight w:val="0"/>
          <w:marTop w:val="96"/>
          <w:marBottom w:val="0"/>
          <w:divBdr>
            <w:top w:val="none" w:sz="0" w:space="0" w:color="auto"/>
            <w:left w:val="none" w:sz="0" w:space="0" w:color="auto"/>
            <w:bottom w:val="none" w:sz="0" w:space="0" w:color="auto"/>
            <w:right w:val="none" w:sz="0" w:space="0" w:color="auto"/>
          </w:divBdr>
        </w:div>
        <w:div w:id="1728262350">
          <w:marLeft w:val="1800"/>
          <w:marRight w:val="0"/>
          <w:marTop w:val="96"/>
          <w:marBottom w:val="0"/>
          <w:divBdr>
            <w:top w:val="none" w:sz="0" w:space="0" w:color="auto"/>
            <w:left w:val="none" w:sz="0" w:space="0" w:color="auto"/>
            <w:bottom w:val="none" w:sz="0" w:space="0" w:color="auto"/>
            <w:right w:val="none" w:sz="0" w:space="0" w:color="auto"/>
          </w:divBdr>
        </w:div>
        <w:div w:id="500707713">
          <w:marLeft w:val="2520"/>
          <w:marRight w:val="0"/>
          <w:marTop w:val="77"/>
          <w:marBottom w:val="0"/>
          <w:divBdr>
            <w:top w:val="none" w:sz="0" w:space="0" w:color="auto"/>
            <w:left w:val="none" w:sz="0" w:space="0" w:color="auto"/>
            <w:bottom w:val="none" w:sz="0" w:space="0" w:color="auto"/>
            <w:right w:val="none" w:sz="0" w:space="0" w:color="auto"/>
          </w:divBdr>
        </w:div>
      </w:divsChild>
    </w:div>
    <w:div w:id="878781019">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4384087">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7151647">
      <w:bodyDiv w:val="1"/>
      <w:marLeft w:val="0"/>
      <w:marRight w:val="0"/>
      <w:marTop w:val="0"/>
      <w:marBottom w:val="0"/>
      <w:divBdr>
        <w:top w:val="none" w:sz="0" w:space="0" w:color="auto"/>
        <w:left w:val="none" w:sz="0" w:space="0" w:color="auto"/>
        <w:bottom w:val="none" w:sz="0" w:space="0" w:color="auto"/>
        <w:right w:val="none" w:sz="0" w:space="0" w:color="auto"/>
      </w:divBdr>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27100893">
      <w:bodyDiv w:val="1"/>
      <w:marLeft w:val="0"/>
      <w:marRight w:val="0"/>
      <w:marTop w:val="0"/>
      <w:marBottom w:val="0"/>
      <w:divBdr>
        <w:top w:val="none" w:sz="0" w:space="0" w:color="auto"/>
        <w:left w:val="none" w:sz="0" w:space="0" w:color="auto"/>
        <w:bottom w:val="none" w:sz="0" w:space="0" w:color="auto"/>
        <w:right w:val="none" w:sz="0" w:space="0" w:color="auto"/>
      </w:divBdr>
      <w:divsChild>
        <w:div w:id="1625194179">
          <w:marLeft w:val="0"/>
          <w:marRight w:val="0"/>
          <w:marTop w:val="0"/>
          <w:marBottom w:val="0"/>
          <w:divBdr>
            <w:top w:val="none" w:sz="0" w:space="0" w:color="auto"/>
            <w:left w:val="none" w:sz="0" w:space="0" w:color="auto"/>
            <w:bottom w:val="none" w:sz="0" w:space="0" w:color="auto"/>
            <w:right w:val="none" w:sz="0" w:space="0" w:color="auto"/>
          </w:divBdr>
          <w:divsChild>
            <w:div w:id="1079668276">
              <w:marLeft w:val="0"/>
              <w:marRight w:val="0"/>
              <w:marTop w:val="0"/>
              <w:marBottom w:val="0"/>
              <w:divBdr>
                <w:top w:val="none" w:sz="0" w:space="0" w:color="auto"/>
                <w:left w:val="none" w:sz="0" w:space="0" w:color="auto"/>
                <w:bottom w:val="none" w:sz="0" w:space="0" w:color="auto"/>
                <w:right w:val="none" w:sz="0" w:space="0" w:color="auto"/>
              </w:divBdr>
              <w:divsChild>
                <w:div w:id="722289634">
                  <w:marLeft w:val="0"/>
                  <w:marRight w:val="0"/>
                  <w:marTop w:val="0"/>
                  <w:marBottom w:val="0"/>
                  <w:divBdr>
                    <w:top w:val="none" w:sz="0" w:space="0" w:color="auto"/>
                    <w:left w:val="none" w:sz="0" w:space="0" w:color="auto"/>
                    <w:bottom w:val="none" w:sz="0" w:space="0" w:color="auto"/>
                    <w:right w:val="none" w:sz="0" w:space="0" w:color="auto"/>
                  </w:divBdr>
                  <w:divsChild>
                    <w:div w:id="440951309">
                      <w:marLeft w:val="0"/>
                      <w:marRight w:val="0"/>
                      <w:marTop w:val="0"/>
                      <w:marBottom w:val="0"/>
                      <w:divBdr>
                        <w:top w:val="none" w:sz="0" w:space="0" w:color="auto"/>
                        <w:left w:val="none" w:sz="0" w:space="0" w:color="auto"/>
                        <w:bottom w:val="none" w:sz="0" w:space="0" w:color="auto"/>
                        <w:right w:val="none" w:sz="0" w:space="0" w:color="auto"/>
                      </w:divBdr>
                      <w:divsChild>
                        <w:div w:id="565845048">
                          <w:marLeft w:val="0"/>
                          <w:marRight w:val="0"/>
                          <w:marTop w:val="0"/>
                          <w:marBottom w:val="0"/>
                          <w:divBdr>
                            <w:top w:val="none" w:sz="0" w:space="0" w:color="auto"/>
                            <w:left w:val="none" w:sz="0" w:space="0" w:color="auto"/>
                            <w:bottom w:val="none" w:sz="0" w:space="0" w:color="auto"/>
                            <w:right w:val="none" w:sz="0" w:space="0" w:color="auto"/>
                          </w:divBdr>
                          <w:divsChild>
                            <w:div w:id="746725896">
                              <w:marLeft w:val="0"/>
                              <w:marRight w:val="0"/>
                              <w:marTop w:val="0"/>
                              <w:marBottom w:val="0"/>
                              <w:divBdr>
                                <w:top w:val="none" w:sz="0" w:space="0" w:color="auto"/>
                                <w:left w:val="none" w:sz="0" w:space="0" w:color="auto"/>
                                <w:bottom w:val="none" w:sz="0" w:space="0" w:color="auto"/>
                                <w:right w:val="none" w:sz="0" w:space="0" w:color="auto"/>
                              </w:divBdr>
                              <w:divsChild>
                                <w:div w:id="795834651">
                                  <w:marLeft w:val="0"/>
                                  <w:marRight w:val="0"/>
                                  <w:marTop w:val="0"/>
                                  <w:marBottom w:val="0"/>
                                  <w:divBdr>
                                    <w:top w:val="none" w:sz="0" w:space="0" w:color="auto"/>
                                    <w:left w:val="none" w:sz="0" w:space="0" w:color="auto"/>
                                    <w:bottom w:val="none" w:sz="0" w:space="0" w:color="auto"/>
                                    <w:right w:val="none" w:sz="0" w:space="0" w:color="auto"/>
                                  </w:divBdr>
                                  <w:divsChild>
                                    <w:div w:id="128205806">
                                      <w:marLeft w:val="0"/>
                                      <w:marRight w:val="0"/>
                                      <w:marTop w:val="0"/>
                                      <w:marBottom w:val="0"/>
                                      <w:divBdr>
                                        <w:top w:val="none" w:sz="0" w:space="0" w:color="auto"/>
                                        <w:left w:val="none" w:sz="0" w:space="0" w:color="auto"/>
                                        <w:bottom w:val="none" w:sz="0" w:space="0" w:color="auto"/>
                                        <w:right w:val="none" w:sz="0" w:space="0" w:color="auto"/>
                                      </w:divBdr>
                                      <w:divsChild>
                                        <w:div w:id="1734306363">
                                          <w:marLeft w:val="0"/>
                                          <w:marRight w:val="0"/>
                                          <w:marTop w:val="0"/>
                                          <w:marBottom w:val="495"/>
                                          <w:divBdr>
                                            <w:top w:val="none" w:sz="0" w:space="0" w:color="auto"/>
                                            <w:left w:val="none" w:sz="0" w:space="0" w:color="auto"/>
                                            <w:bottom w:val="none" w:sz="0" w:space="0" w:color="auto"/>
                                            <w:right w:val="none" w:sz="0" w:space="0" w:color="auto"/>
                                          </w:divBdr>
                                          <w:divsChild>
                                            <w:div w:id="176013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3635225">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87432051">
      <w:bodyDiv w:val="1"/>
      <w:marLeft w:val="0"/>
      <w:marRight w:val="0"/>
      <w:marTop w:val="0"/>
      <w:marBottom w:val="0"/>
      <w:divBdr>
        <w:top w:val="none" w:sz="0" w:space="0" w:color="auto"/>
        <w:left w:val="none" w:sz="0" w:space="0" w:color="auto"/>
        <w:bottom w:val="none" w:sz="0" w:space="0" w:color="auto"/>
        <w:right w:val="none" w:sz="0" w:space="0" w:color="auto"/>
      </w:divBdr>
      <w:divsChild>
        <w:div w:id="1275331937">
          <w:marLeft w:val="0"/>
          <w:marRight w:val="0"/>
          <w:marTop w:val="0"/>
          <w:marBottom w:val="0"/>
          <w:divBdr>
            <w:top w:val="none" w:sz="0" w:space="0" w:color="auto"/>
            <w:left w:val="none" w:sz="0" w:space="0" w:color="auto"/>
            <w:bottom w:val="none" w:sz="0" w:space="0" w:color="auto"/>
            <w:right w:val="none" w:sz="0" w:space="0" w:color="auto"/>
          </w:divBdr>
          <w:divsChild>
            <w:div w:id="642849095">
              <w:marLeft w:val="0"/>
              <w:marRight w:val="0"/>
              <w:marTop w:val="0"/>
              <w:marBottom w:val="0"/>
              <w:divBdr>
                <w:top w:val="none" w:sz="0" w:space="0" w:color="auto"/>
                <w:left w:val="none" w:sz="0" w:space="0" w:color="auto"/>
                <w:bottom w:val="none" w:sz="0" w:space="0" w:color="auto"/>
                <w:right w:val="none" w:sz="0" w:space="0" w:color="auto"/>
              </w:divBdr>
              <w:divsChild>
                <w:div w:id="222252762">
                  <w:marLeft w:val="0"/>
                  <w:marRight w:val="0"/>
                  <w:marTop w:val="0"/>
                  <w:marBottom w:val="0"/>
                  <w:divBdr>
                    <w:top w:val="none" w:sz="0" w:space="0" w:color="auto"/>
                    <w:left w:val="none" w:sz="0" w:space="0" w:color="auto"/>
                    <w:bottom w:val="none" w:sz="0" w:space="0" w:color="auto"/>
                    <w:right w:val="none" w:sz="0" w:space="0" w:color="auto"/>
                  </w:divBdr>
                  <w:divsChild>
                    <w:div w:id="1950118633">
                      <w:marLeft w:val="0"/>
                      <w:marRight w:val="0"/>
                      <w:marTop w:val="0"/>
                      <w:marBottom w:val="0"/>
                      <w:divBdr>
                        <w:top w:val="none" w:sz="0" w:space="0" w:color="auto"/>
                        <w:left w:val="none" w:sz="0" w:space="0" w:color="auto"/>
                        <w:bottom w:val="none" w:sz="0" w:space="0" w:color="auto"/>
                        <w:right w:val="none" w:sz="0" w:space="0" w:color="auto"/>
                      </w:divBdr>
                      <w:divsChild>
                        <w:div w:id="1237864430">
                          <w:marLeft w:val="0"/>
                          <w:marRight w:val="0"/>
                          <w:marTop w:val="0"/>
                          <w:marBottom w:val="0"/>
                          <w:divBdr>
                            <w:top w:val="none" w:sz="0" w:space="0" w:color="auto"/>
                            <w:left w:val="none" w:sz="0" w:space="0" w:color="auto"/>
                            <w:bottom w:val="none" w:sz="0" w:space="0" w:color="auto"/>
                            <w:right w:val="none" w:sz="0" w:space="0" w:color="auto"/>
                          </w:divBdr>
                          <w:divsChild>
                            <w:div w:id="857429327">
                              <w:marLeft w:val="0"/>
                              <w:marRight w:val="0"/>
                              <w:marTop w:val="0"/>
                              <w:marBottom w:val="0"/>
                              <w:divBdr>
                                <w:top w:val="none" w:sz="0" w:space="0" w:color="auto"/>
                                <w:left w:val="none" w:sz="0" w:space="0" w:color="auto"/>
                                <w:bottom w:val="none" w:sz="0" w:space="0" w:color="auto"/>
                                <w:right w:val="none" w:sz="0" w:space="0" w:color="auto"/>
                              </w:divBdr>
                              <w:divsChild>
                                <w:div w:id="998577575">
                                  <w:marLeft w:val="0"/>
                                  <w:marRight w:val="0"/>
                                  <w:marTop w:val="0"/>
                                  <w:marBottom w:val="0"/>
                                  <w:divBdr>
                                    <w:top w:val="none" w:sz="0" w:space="0" w:color="auto"/>
                                    <w:left w:val="none" w:sz="0" w:space="0" w:color="auto"/>
                                    <w:bottom w:val="none" w:sz="0" w:space="0" w:color="auto"/>
                                    <w:right w:val="none" w:sz="0" w:space="0" w:color="auto"/>
                                  </w:divBdr>
                                  <w:divsChild>
                                    <w:div w:id="2132507668">
                                      <w:marLeft w:val="0"/>
                                      <w:marRight w:val="0"/>
                                      <w:marTop w:val="0"/>
                                      <w:marBottom w:val="0"/>
                                      <w:divBdr>
                                        <w:top w:val="none" w:sz="0" w:space="0" w:color="auto"/>
                                        <w:left w:val="none" w:sz="0" w:space="0" w:color="auto"/>
                                        <w:bottom w:val="none" w:sz="0" w:space="0" w:color="auto"/>
                                        <w:right w:val="none" w:sz="0" w:space="0" w:color="auto"/>
                                      </w:divBdr>
                                      <w:divsChild>
                                        <w:div w:id="1135833316">
                                          <w:marLeft w:val="0"/>
                                          <w:marRight w:val="0"/>
                                          <w:marTop w:val="0"/>
                                          <w:marBottom w:val="495"/>
                                          <w:divBdr>
                                            <w:top w:val="none" w:sz="0" w:space="0" w:color="auto"/>
                                            <w:left w:val="none" w:sz="0" w:space="0" w:color="auto"/>
                                            <w:bottom w:val="none" w:sz="0" w:space="0" w:color="auto"/>
                                            <w:right w:val="none" w:sz="0" w:space="0" w:color="auto"/>
                                          </w:divBdr>
                                          <w:divsChild>
                                            <w:div w:id="178600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21640647">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37482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itu.int/en/ITU-R/conferences/wrc/2019/Documents/PFA-WRC19-E.pdf" TargetMode="Externa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867</TotalTime>
  <Pages>3</Pages>
  <Words>816</Words>
  <Characters>4652</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5458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NTTDOCOMO</cp:lastModifiedBy>
  <cp:revision>48</cp:revision>
  <cp:lastPrinted>2017-04-28T05:57:00Z</cp:lastPrinted>
  <dcterms:created xsi:type="dcterms:W3CDTF">2019-11-07T04:51:00Z</dcterms:created>
  <dcterms:modified xsi:type="dcterms:W3CDTF">2020-02-14T12:38:00Z</dcterms:modified>
</cp:coreProperties>
</file>